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DB2B79" w14:textId="5F082120" w:rsidR="00262D37" w:rsidRPr="00DF3B8D" w:rsidRDefault="00262D37" w:rsidP="00DF3B8D">
      <w:pPr>
        <w:spacing w:before="0"/>
        <w:jc w:val="center"/>
        <w:rPr>
          <w:b/>
          <w:bCs/>
          <w:shadow/>
          <w:color w:val="000090"/>
          <w:sz w:val="28"/>
          <w:szCs w:val="28"/>
        </w:rPr>
      </w:pPr>
      <w:bookmarkStart w:id="0" w:name="_GoBack"/>
      <w:bookmarkEnd w:id="0"/>
      <w:r>
        <w:rPr>
          <w:b/>
          <w:shadow/>
          <w:color w:val="000090"/>
          <w:sz w:val="28"/>
          <w:szCs w:val="28"/>
        </w:rPr>
        <w:t>A Brief Bio — Gary L. Behr</w:t>
      </w:r>
    </w:p>
    <w:p w14:paraId="781F9972" w14:textId="77777777" w:rsidR="00262D37" w:rsidRPr="002D1A4A" w:rsidRDefault="00262D37" w:rsidP="00C33EED">
      <w:pPr>
        <w:rPr>
          <w:b/>
          <w:sz w:val="28"/>
          <w:szCs w:val="28"/>
          <w:u w:val="double"/>
        </w:rPr>
      </w:pPr>
      <w:r w:rsidRPr="002D1A4A">
        <w:rPr>
          <w:b/>
          <w:sz w:val="28"/>
          <w:szCs w:val="28"/>
          <w:u w:val="double"/>
        </w:rPr>
        <w:t>From the book</w:t>
      </w:r>
    </w:p>
    <w:p w14:paraId="6F4E981B" w14:textId="77777777" w:rsidR="00262D37" w:rsidRPr="002D1A4A" w:rsidRDefault="00262D37" w:rsidP="00C33EED">
      <w:pPr>
        <w:rPr>
          <w:sz w:val="28"/>
          <w:szCs w:val="28"/>
        </w:rPr>
      </w:pPr>
      <w:r w:rsidRPr="002D1A4A">
        <w:rPr>
          <w:sz w:val="28"/>
          <w:szCs w:val="28"/>
        </w:rPr>
        <w:t xml:space="preserve">About the Author — </w:t>
      </w:r>
      <w:r w:rsidRPr="002D1A4A">
        <w:rPr>
          <w:i/>
          <w:iCs/>
          <w:sz w:val="28"/>
          <w:szCs w:val="28"/>
        </w:rPr>
        <w:t xml:space="preserve">Gary L. Behr, </w:t>
      </w:r>
      <w:proofErr w:type="spellStart"/>
      <w:r w:rsidRPr="002D1A4A">
        <w:rPr>
          <w:i/>
          <w:iCs/>
          <w:sz w:val="28"/>
          <w:szCs w:val="28"/>
        </w:rPr>
        <w:t>cpc</w:t>
      </w:r>
      <w:proofErr w:type="spellEnd"/>
    </w:p>
    <w:p w14:paraId="352E4104" w14:textId="77777777" w:rsidR="00262D37" w:rsidRPr="002D1A4A" w:rsidRDefault="00262D37" w:rsidP="00C33EED">
      <w:pPr>
        <w:rPr>
          <w:sz w:val="28"/>
          <w:szCs w:val="28"/>
        </w:rPr>
      </w:pPr>
      <w:r w:rsidRPr="002D1A4A">
        <w:rPr>
          <w:sz w:val="28"/>
          <w:szCs w:val="28"/>
        </w:rPr>
        <w:t>Gary was born and raised in Milwaukee Wisconsin. His first experience with law enforcement was as the primary photographer for the newly formed Brown Deer Police and Fire Department.</w:t>
      </w:r>
    </w:p>
    <w:p w14:paraId="4A80FE02" w14:textId="77777777" w:rsidR="00262D37" w:rsidRPr="002D1A4A" w:rsidRDefault="00262D37" w:rsidP="00C33EED">
      <w:pPr>
        <w:rPr>
          <w:sz w:val="28"/>
          <w:szCs w:val="28"/>
        </w:rPr>
      </w:pPr>
      <w:r w:rsidRPr="002D1A4A">
        <w:rPr>
          <w:sz w:val="28"/>
          <w:szCs w:val="28"/>
        </w:rPr>
        <w:t xml:space="preserve">Upon finishing high school, he volunteered for service in the U.S. Army, in the mid 1960’s. After completing Advance Infantry Training and graduating from Airborne (parachute) training, he was assigned to the 82nd Airborne Division, Ft. Bragg, NC, where he continued his infantry training and parachute jumping. During this time, he qualified with numerous small arms weapons, including” Expert” with both the M14 and M16 rifles. Gary also had the opportunity complete qualification in the FBI’s pistol (friend/foe) range course. Gary was stationed </w:t>
      </w:r>
      <w:proofErr w:type="gramStart"/>
      <w:r w:rsidRPr="002D1A4A">
        <w:rPr>
          <w:sz w:val="28"/>
          <w:szCs w:val="28"/>
        </w:rPr>
        <w:t>state-side</w:t>
      </w:r>
      <w:proofErr w:type="gramEnd"/>
      <w:r w:rsidRPr="002D1A4A">
        <w:rPr>
          <w:sz w:val="28"/>
          <w:szCs w:val="28"/>
        </w:rPr>
        <w:t xml:space="preserve"> throughout his tour.</w:t>
      </w:r>
    </w:p>
    <w:p w14:paraId="519D7E79" w14:textId="77777777" w:rsidR="00262D37" w:rsidRPr="002D1A4A" w:rsidRDefault="00262D37" w:rsidP="00C33EED">
      <w:pPr>
        <w:rPr>
          <w:sz w:val="28"/>
          <w:szCs w:val="28"/>
        </w:rPr>
      </w:pPr>
      <w:r w:rsidRPr="002D1A4A">
        <w:rPr>
          <w:sz w:val="28"/>
          <w:szCs w:val="28"/>
        </w:rPr>
        <w:t xml:space="preserve">After his initial service and a civilian hiatus, he re-entered the Army in the mid 1970’s for helicopter flight school. His later service time also included graduation from journalism (and design) school and subsequently served as a Post Level journalist and in Public Affairs. </w:t>
      </w:r>
    </w:p>
    <w:p w14:paraId="2209C971" w14:textId="77777777" w:rsidR="00262D37" w:rsidRPr="002D1A4A" w:rsidRDefault="00262D37" w:rsidP="00C33EED">
      <w:pPr>
        <w:rPr>
          <w:sz w:val="28"/>
          <w:szCs w:val="28"/>
        </w:rPr>
      </w:pPr>
      <w:r w:rsidRPr="002D1A4A">
        <w:rPr>
          <w:sz w:val="28"/>
          <w:szCs w:val="28"/>
        </w:rPr>
        <w:t>In his last year of service, Gary was assigned as a Post level Race Relations/Equal Opportunity (RR/EO) instructor and command evaluator. (</w:t>
      </w:r>
      <w:proofErr w:type="gramStart"/>
      <w:r w:rsidRPr="002D1A4A">
        <w:rPr>
          <w:sz w:val="28"/>
          <w:szCs w:val="28"/>
        </w:rPr>
        <w:t>later</w:t>
      </w:r>
      <w:proofErr w:type="gramEnd"/>
      <w:r w:rsidRPr="002D1A4A">
        <w:rPr>
          <w:sz w:val="28"/>
          <w:szCs w:val="28"/>
        </w:rPr>
        <w:t xml:space="preserve"> known as Affirmative Actions). Because of his contributions in this position, he received nation recognition from the Pentagon as well as a personal letter of appreciation from the Third Army Commander, Brigadier General George B. Price. Throughout Gary’s military service he continued to consistently </w:t>
      </w:r>
      <w:proofErr w:type="gramStart"/>
      <w:r w:rsidRPr="002D1A4A">
        <w:rPr>
          <w:sz w:val="28"/>
          <w:szCs w:val="28"/>
        </w:rPr>
        <w:t>qualified</w:t>
      </w:r>
      <w:proofErr w:type="gramEnd"/>
      <w:r w:rsidRPr="002D1A4A">
        <w:rPr>
          <w:sz w:val="28"/>
          <w:szCs w:val="28"/>
        </w:rPr>
        <w:t xml:space="preserve"> as “</w:t>
      </w:r>
      <w:r w:rsidRPr="002D1A4A">
        <w:rPr>
          <w:i/>
          <w:iCs/>
          <w:sz w:val="28"/>
          <w:szCs w:val="28"/>
        </w:rPr>
        <w:t>Expert</w:t>
      </w:r>
      <w:r w:rsidRPr="002D1A4A">
        <w:rPr>
          <w:sz w:val="28"/>
          <w:szCs w:val="28"/>
        </w:rPr>
        <w:t>” with innumerable firearms.</w:t>
      </w:r>
    </w:p>
    <w:p w14:paraId="6C81B396" w14:textId="77777777" w:rsidR="00262D37" w:rsidRPr="002D1A4A" w:rsidRDefault="00262D37" w:rsidP="00C33EED">
      <w:pPr>
        <w:rPr>
          <w:sz w:val="28"/>
          <w:szCs w:val="28"/>
        </w:rPr>
      </w:pPr>
      <w:r w:rsidRPr="002D1A4A">
        <w:rPr>
          <w:sz w:val="28"/>
          <w:szCs w:val="28"/>
        </w:rPr>
        <w:t xml:space="preserve">After his military service, Gary and his wife </w:t>
      </w:r>
      <w:proofErr w:type="gramStart"/>
      <w:r w:rsidRPr="002D1A4A">
        <w:rPr>
          <w:sz w:val="28"/>
          <w:szCs w:val="28"/>
        </w:rPr>
        <w:t>Linda,</w:t>
      </w:r>
      <w:proofErr w:type="gramEnd"/>
      <w:r w:rsidRPr="002D1A4A">
        <w:rPr>
          <w:sz w:val="28"/>
          <w:szCs w:val="28"/>
        </w:rPr>
        <w:t xml:space="preserve"> spent the next 35 years as business owners of multiple portrait and commercial photography studios in mid-Wisconsin. </w:t>
      </w:r>
    </w:p>
    <w:p w14:paraId="46D382E5" w14:textId="77777777" w:rsidR="00262D37" w:rsidRPr="002D1A4A" w:rsidRDefault="00262D37" w:rsidP="00C33EED">
      <w:pPr>
        <w:rPr>
          <w:sz w:val="28"/>
          <w:szCs w:val="28"/>
        </w:rPr>
      </w:pPr>
      <w:r w:rsidRPr="002D1A4A">
        <w:rPr>
          <w:sz w:val="28"/>
          <w:szCs w:val="28"/>
        </w:rPr>
        <w:t>Gary’s photographic imaging has appeared all over the world. By request, he has both taught and served many years as a photographic advisor to the Madison Area Technical College.</w:t>
      </w:r>
    </w:p>
    <w:p w14:paraId="3B515958" w14:textId="77777777" w:rsidR="00262D37" w:rsidRPr="002D1A4A" w:rsidRDefault="00262D37" w:rsidP="00C33EED">
      <w:pPr>
        <w:rPr>
          <w:sz w:val="28"/>
          <w:szCs w:val="28"/>
        </w:rPr>
      </w:pPr>
      <w:r w:rsidRPr="002D1A4A">
        <w:rPr>
          <w:sz w:val="28"/>
          <w:szCs w:val="28"/>
        </w:rPr>
        <w:lastRenderedPageBreak/>
        <w:t>In addition to contributing to numerous volunteer organizations and serving on various local government boards, Gary also served two terms as a City Councilman.</w:t>
      </w:r>
    </w:p>
    <w:p w14:paraId="3ADD49C1" w14:textId="77777777" w:rsidR="00262D37" w:rsidRPr="002D1A4A" w:rsidRDefault="00262D37" w:rsidP="00C33EED">
      <w:pPr>
        <w:rPr>
          <w:sz w:val="28"/>
          <w:szCs w:val="28"/>
        </w:rPr>
      </w:pPr>
      <w:r w:rsidRPr="002D1A4A">
        <w:rPr>
          <w:sz w:val="28"/>
          <w:szCs w:val="28"/>
        </w:rPr>
        <w:t>Gary has practiced continuing education throughout his career, attending University of Wisconsin, participating in other on-line college courses and completing various professional studies.</w:t>
      </w:r>
    </w:p>
    <w:p w14:paraId="56634136" w14:textId="77777777" w:rsidR="00262D37" w:rsidRPr="002D1A4A" w:rsidRDefault="00262D37" w:rsidP="00C33EED">
      <w:pPr>
        <w:rPr>
          <w:sz w:val="28"/>
          <w:szCs w:val="28"/>
        </w:rPr>
      </w:pPr>
      <w:r w:rsidRPr="002D1A4A">
        <w:rPr>
          <w:sz w:val="28"/>
          <w:szCs w:val="28"/>
        </w:rPr>
        <w:t xml:space="preserve">Throughout this time Gary has also maintained his writing skills, having had many of his articles and stories published locally and nationally. For example, in November 1984, </w:t>
      </w:r>
      <w:r w:rsidRPr="002D1A4A">
        <w:rPr>
          <w:i/>
          <w:iCs/>
          <w:sz w:val="28"/>
          <w:szCs w:val="28"/>
        </w:rPr>
        <w:t>Law Enforcement Technology</w:t>
      </w:r>
      <w:r w:rsidRPr="002D1A4A">
        <w:rPr>
          <w:sz w:val="28"/>
          <w:szCs w:val="28"/>
        </w:rPr>
        <w:t xml:space="preserve"> magazine ran a feature article written and illustrated by Gary on effective LE aerial photography. </w:t>
      </w:r>
    </w:p>
    <w:p w14:paraId="38C99520" w14:textId="77777777" w:rsidR="00262D37" w:rsidRPr="002D1A4A" w:rsidRDefault="00262D37" w:rsidP="00C33EED">
      <w:pPr>
        <w:rPr>
          <w:sz w:val="28"/>
          <w:szCs w:val="28"/>
        </w:rPr>
      </w:pPr>
      <w:r w:rsidRPr="002D1A4A">
        <w:rPr>
          <w:sz w:val="28"/>
          <w:szCs w:val="28"/>
        </w:rPr>
        <w:t>As an American Legion newsletter publisher, against a field of over 14,000 Posts, he won various national First and Second Place Awards for his excellence in newsletter design and editorial content.</w:t>
      </w:r>
    </w:p>
    <w:p w14:paraId="286AC4AB" w14:textId="77777777" w:rsidR="00262D37" w:rsidRPr="002D1A4A" w:rsidRDefault="00262D37" w:rsidP="00C33EED">
      <w:pPr>
        <w:rPr>
          <w:sz w:val="28"/>
          <w:szCs w:val="28"/>
        </w:rPr>
      </w:pPr>
      <w:r w:rsidRPr="002D1A4A">
        <w:rPr>
          <w:sz w:val="28"/>
          <w:szCs w:val="28"/>
        </w:rPr>
        <w:t xml:space="preserve">In addition to civilian skydiving, Gary is also a Commercial Pilot, aerobatic pilot, glider pilot, rated open water SCUBA diver and has enjoyed motorcycling since the 1960’s. </w:t>
      </w:r>
    </w:p>
    <w:p w14:paraId="23079802" w14:textId="77777777" w:rsidR="00262D37" w:rsidRPr="002D1A4A" w:rsidRDefault="00262D37" w:rsidP="00C33EED">
      <w:pPr>
        <w:rPr>
          <w:sz w:val="28"/>
          <w:szCs w:val="28"/>
        </w:rPr>
      </w:pPr>
      <w:r w:rsidRPr="002D1A4A">
        <w:rPr>
          <w:sz w:val="28"/>
          <w:szCs w:val="28"/>
        </w:rPr>
        <w:t>Gary is both an NRA qualified Instructor and NRA Range Safety Officer, as well as being a former Department of Natural Resources Hunter Education Safety instructor and presently serves as a Firearms Instructor and Advisor.</w:t>
      </w:r>
    </w:p>
    <w:p w14:paraId="755F4DEE" w14:textId="77777777" w:rsidR="00262D37" w:rsidRPr="002D1A4A" w:rsidRDefault="00262D37" w:rsidP="00C33EED">
      <w:pPr>
        <w:rPr>
          <w:sz w:val="28"/>
          <w:szCs w:val="28"/>
        </w:rPr>
      </w:pPr>
      <w:r w:rsidRPr="002D1A4A">
        <w:rPr>
          <w:sz w:val="28"/>
          <w:szCs w:val="28"/>
        </w:rPr>
        <w:t xml:space="preserve">When the Wisconsin Legislature was </w:t>
      </w:r>
      <w:proofErr w:type="gramStart"/>
      <w:r w:rsidRPr="002D1A4A">
        <w:rPr>
          <w:sz w:val="28"/>
          <w:szCs w:val="28"/>
        </w:rPr>
        <w:t>considering  that</w:t>
      </w:r>
      <w:proofErr w:type="gramEnd"/>
      <w:r w:rsidRPr="002D1A4A">
        <w:rPr>
          <w:sz w:val="28"/>
          <w:szCs w:val="28"/>
        </w:rPr>
        <w:t xml:space="preserve"> State’s Concealed Carry  laws, Gary was part of the instructional team that taught select Senators and their staff Utah’s Concealed Carry course and served as their live fire Range Safety Officer.</w:t>
      </w:r>
    </w:p>
    <w:p w14:paraId="643D8F0E" w14:textId="77777777" w:rsidR="00262D37" w:rsidRPr="002D1A4A" w:rsidRDefault="00262D37" w:rsidP="00C33EED">
      <w:pPr>
        <w:rPr>
          <w:sz w:val="28"/>
          <w:szCs w:val="28"/>
        </w:rPr>
      </w:pPr>
      <w:r w:rsidRPr="002D1A4A">
        <w:rPr>
          <w:sz w:val="28"/>
          <w:szCs w:val="28"/>
        </w:rPr>
        <w:t>A bit of additional background:</w:t>
      </w:r>
    </w:p>
    <w:p w14:paraId="28A605FF" w14:textId="77777777" w:rsidR="00262D37" w:rsidRPr="002D1A4A" w:rsidRDefault="00262D37" w:rsidP="00C33EED">
      <w:pPr>
        <w:rPr>
          <w:sz w:val="28"/>
          <w:szCs w:val="28"/>
        </w:rPr>
      </w:pPr>
      <w:r w:rsidRPr="002D1A4A">
        <w:rPr>
          <w:sz w:val="28"/>
          <w:szCs w:val="28"/>
        </w:rPr>
        <w:t>• WI LE/Security Trained</w:t>
      </w:r>
    </w:p>
    <w:p w14:paraId="0440CF6C" w14:textId="77777777" w:rsidR="00262D37" w:rsidRPr="002D1A4A" w:rsidRDefault="00262D37" w:rsidP="00C33EED">
      <w:pPr>
        <w:rPr>
          <w:sz w:val="28"/>
          <w:szCs w:val="28"/>
        </w:rPr>
      </w:pPr>
      <w:r w:rsidRPr="002D1A4A">
        <w:rPr>
          <w:sz w:val="28"/>
          <w:szCs w:val="28"/>
        </w:rPr>
        <w:t>• Wisconsin DOJ DAAT Trained (Defensive And Arrest Tactics)</w:t>
      </w:r>
    </w:p>
    <w:p w14:paraId="45621629" w14:textId="77777777" w:rsidR="00262D37" w:rsidRPr="002D1A4A" w:rsidRDefault="00262D37" w:rsidP="00C33EED">
      <w:pPr>
        <w:rPr>
          <w:sz w:val="28"/>
          <w:szCs w:val="28"/>
        </w:rPr>
      </w:pPr>
      <w:r w:rsidRPr="002D1A4A">
        <w:rPr>
          <w:sz w:val="28"/>
          <w:szCs w:val="28"/>
        </w:rPr>
        <w:t xml:space="preserve">• Certified: CPR, AED, </w:t>
      </w:r>
      <w:proofErr w:type="gramStart"/>
      <w:r w:rsidRPr="002D1A4A">
        <w:rPr>
          <w:sz w:val="28"/>
          <w:szCs w:val="28"/>
        </w:rPr>
        <w:t>First</w:t>
      </w:r>
      <w:proofErr w:type="gramEnd"/>
      <w:r w:rsidRPr="002D1A4A">
        <w:rPr>
          <w:sz w:val="28"/>
          <w:szCs w:val="28"/>
        </w:rPr>
        <w:t>-Aid</w:t>
      </w:r>
    </w:p>
    <w:p w14:paraId="5EF8F803" w14:textId="77777777" w:rsidR="00262D37" w:rsidRPr="002D1A4A" w:rsidRDefault="00262D37" w:rsidP="00C33EED">
      <w:pPr>
        <w:rPr>
          <w:sz w:val="28"/>
          <w:szCs w:val="28"/>
        </w:rPr>
      </w:pPr>
      <w:r w:rsidRPr="002D1A4A">
        <w:rPr>
          <w:sz w:val="28"/>
          <w:szCs w:val="28"/>
        </w:rPr>
        <w:t>• Notary Public, Wisconsin, since 1970</w:t>
      </w:r>
    </w:p>
    <w:p w14:paraId="104F721F" w14:textId="77777777" w:rsidR="00262D37" w:rsidRPr="002D1A4A" w:rsidRDefault="00262D37" w:rsidP="00C33EED">
      <w:pPr>
        <w:rPr>
          <w:sz w:val="28"/>
          <w:szCs w:val="28"/>
        </w:rPr>
      </w:pPr>
      <w:r w:rsidRPr="002D1A4A">
        <w:rPr>
          <w:sz w:val="28"/>
          <w:szCs w:val="28"/>
        </w:rPr>
        <w:t>Gary now lives with his cherished wife of 39 years, and a house full of rescued kitties, in a small city just outside of Wisconsin’s capitol of Madison.</w:t>
      </w:r>
    </w:p>
    <w:p w14:paraId="52D9B95F" w14:textId="77777777" w:rsidR="00262D37" w:rsidRPr="002D1A4A" w:rsidRDefault="00262D37" w:rsidP="00C33EED">
      <w:pPr>
        <w:jc w:val="center"/>
        <w:rPr>
          <w:sz w:val="28"/>
          <w:szCs w:val="28"/>
        </w:rPr>
      </w:pPr>
      <w:r w:rsidRPr="002D1A4A">
        <w:rPr>
          <w:sz w:val="28"/>
          <w:szCs w:val="28"/>
        </w:rPr>
        <w:t>— 30 —</w:t>
      </w:r>
    </w:p>
    <w:p w14:paraId="5C896882" w14:textId="4F17F048" w:rsidR="00206EE3" w:rsidRDefault="00F570EC" w:rsidP="00DF3B8D">
      <w:pPr>
        <w:rPr>
          <w:sz w:val="28"/>
          <w:szCs w:val="28"/>
        </w:rPr>
      </w:pPr>
      <w:r>
        <w:rPr>
          <w:noProof/>
          <w:sz w:val="28"/>
          <w:szCs w:val="28"/>
          <w:lang w:eastAsia="en-US"/>
        </w:rPr>
        <mc:AlternateContent>
          <mc:Choice Requires="wps">
            <w:drawing>
              <wp:anchor distT="0" distB="0" distL="114300" distR="114300" simplePos="0" relativeHeight="251667456" behindDoc="0" locked="0" layoutInCell="1" allowOverlap="1" wp14:anchorId="017B8264" wp14:editId="6469C71B">
                <wp:simplePos x="0" y="0"/>
                <wp:positionH relativeFrom="column">
                  <wp:posOffset>-162560</wp:posOffset>
                </wp:positionH>
                <wp:positionV relativeFrom="paragraph">
                  <wp:posOffset>309880</wp:posOffset>
                </wp:positionV>
                <wp:extent cx="6146800" cy="111760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6146800" cy="1117600"/>
                        </a:xfrm>
                        <a:prstGeom prst="rect">
                          <a:avLst/>
                        </a:prstGeom>
                        <a:solidFill>
                          <a:schemeClr val="bg1"/>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36114CD" w14:textId="77777777" w:rsidR="00F570EC" w:rsidRDefault="00F570EC" w:rsidP="00692AF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 Box 11" o:spid="_x0000_s1026" type="#_x0000_t202" style="position:absolute;margin-left:-12.75pt;margin-top:24.4pt;width:484pt;height:88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" fillcolor="white [3212]" stroked="f">
                <v:textbox>
                  <w:txbxContent>
                    <w:p w14:paraId="536114CD" w14:textId="77777777" w:rsidR="00F570EC" w:rsidRDefault="00F570EC" w:rsidP="00692AFC"/>
                  </w:txbxContent>
                </v:textbox>
              </v:shape>
            </w:pict>
          </mc:Fallback>
        </mc:AlternateContent>
      </w:r>
      <w:r w:rsidR="00262D37" w:rsidRPr="002D1A4A">
        <w:rPr>
          <w:sz w:val="28"/>
          <w:szCs w:val="28"/>
        </w:rPr>
        <w:t>~~~~~~~~~~~~~~~~~~~~~~~~~~~~~~~~~~~~</w:t>
      </w:r>
    </w:p>
    <w:p w14:paraId="77E83AE0" w14:textId="77777777" w:rsidR="00206EE3" w:rsidRPr="002D1A4A" w:rsidRDefault="00206EE3" w:rsidP="00C33EED">
      <w:pPr>
        <w:rPr>
          <w:sz w:val="28"/>
          <w:szCs w:val="28"/>
        </w:rPr>
      </w:pPr>
    </w:p>
    <w:p w14:paraId="4B3547EF" w14:textId="77777777" w:rsidR="00262D37" w:rsidRPr="002D1A4A" w:rsidRDefault="00262D37" w:rsidP="009C13AE">
      <w:pPr>
        <w:rPr>
          <w:b/>
          <w:sz w:val="28"/>
          <w:szCs w:val="28"/>
          <w:u w:val="double"/>
        </w:rPr>
      </w:pPr>
      <w:r w:rsidRPr="002D1A4A">
        <w:rPr>
          <w:b/>
          <w:sz w:val="28"/>
          <w:szCs w:val="28"/>
          <w:u w:val="double"/>
        </w:rPr>
        <w:t>Additional information from LinkedIn Profile</w:t>
      </w:r>
    </w:p>
    <w:p w14:paraId="561587F2" w14:textId="144A9665" w:rsidR="00262D37" w:rsidRPr="002D1A4A" w:rsidRDefault="00262D37" w:rsidP="00C33EED">
      <w:pPr>
        <w:rPr>
          <w:i/>
          <w:sz w:val="28"/>
          <w:szCs w:val="28"/>
        </w:rPr>
      </w:pPr>
      <w:r w:rsidRPr="002D1A4A">
        <w:rPr>
          <w:sz w:val="28"/>
          <w:szCs w:val="28"/>
        </w:rPr>
        <w:tab/>
      </w:r>
    </w:p>
    <w:p w14:paraId="130D2CE1" w14:textId="3277D214" w:rsidR="00262D37" w:rsidRPr="002D1A4A" w:rsidRDefault="00AA1189" w:rsidP="00F570EC">
      <w:pPr>
        <w:spacing w:before="100"/>
        <w:rPr>
          <w:sz w:val="28"/>
          <w:szCs w:val="28"/>
        </w:rPr>
      </w:pPr>
      <w:r w:rsidRPr="002D1A4A">
        <w:rPr>
          <w:i/>
          <w:sz w:val="28"/>
          <w:szCs w:val="28"/>
        </w:rPr>
        <w:t>Summary</w:t>
      </w:r>
      <w:r w:rsidR="00692AFC">
        <w:rPr>
          <w:i/>
          <w:sz w:val="28"/>
          <w:szCs w:val="28"/>
        </w:rPr>
        <w:t xml:space="preserve">:  </w:t>
      </w:r>
      <w:r w:rsidRPr="002D1A4A">
        <w:rPr>
          <w:sz w:val="28"/>
          <w:szCs w:val="28"/>
        </w:rPr>
        <w:t xml:space="preserve"> </w:t>
      </w:r>
      <w:r w:rsidR="00262D37" w:rsidRPr="002D1A4A">
        <w:rPr>
          <w:sz w:val="28"/>
          <w:szCs w:val="28"/>
        </w:rPr>
        <w:t>At the behest of others, a brief background:</w:t>
      </w:r>
    </w:p>
    <w:p w14:paraId="7B7F5EAB" w14:textId="77777777" w:rsidR="00262D37" w:rsidRPr="002D1A4A" w:rsidRDefault="00262D37" w:rsidP="00F570EC">
      <w:pPr>
        <w:spacing w:before="100"/>
        <w:rPr>
          <w:sz w:val="28"/>
          <w:szCs w:val="28"/>
        </w:rPr>
      </w:pPr>
      <w:r w:rsidRPr="002D1A4A">
        <w:rPr>
          <w:sz w:val="28"/>
          <w:szCs w:val="28"/>
        </w:rPr>
        <w:t>• Married 38 years</w:t>
      </w:r>
    </w:p>
    <w:p w14:paraId="605FC965" w14:textId="77777777" w:rsidR="00262D37" w:rsidRPr="002D1A4A" w:rsidRDefault="00262D37" w:rsidP="00F570EC">
      <w:pPr>
        <w:spacing w:before="100"/>
        <w:rPr>
          <w:sz w:val="28"/>
          <w:szCs w:val="28"/>
        </w:rPr>
      </w:pPr>
      <w:r w:rsidRPr="002D1A4A">
        <w:rPr>
          <w:sz w:val="28"/>
          <w:szCs w:val="28"/>
        </w:rPr>
        <w:t>• Certified NRA Instructor</w:t>
      </w:r>
    </w:p>
    <w:p w14:paraId="55BE0A85" w14:textId="77777777" w:rsidR="00262D37" w:rsidRPr="002D1A4A" w:rsidRDefault="00262D37" w:rsidP="00F570EC">
      <w:pPr>
        <w:spacing w:before="100"/>
        <w:rPr>
          <w:sz w:val="28"/>
          <w:szCs w:val="28"/>
        </w:rPr>
      </w:pPr>
      <w:proofErr w:type="gramStart"/>
      <w:r w:rsidRPr="002D1A4A">
        <w:rPr>
          <w:sz w:val="28"/>
          <w:szCs w:val="28"/>
        </w:rPr>
        <w:t>• Certified NRA Range Safety Officer.</w:t>
      </w:r>
      <w:proofErr w:type="gramEnd"/>
    </w:p>
    <w:p w14:paraId="76A6808E" w14:textId="77777777" w:rsidR="00262D37" w:rsidRPr="002D1A4A" w:rsidRDefault="00262D37" w:rsidP="00F570EC">
      <w:pPr>
        <w:spacing w:before="100"/>
        <w:rPr>
          <w:sz w:val="28"/>
          <w:szCs w:val="28"/>
        </w:rPr>
      </w:pPr>
      <w:r w:rsidRPr="002D1A4A">
        <w:rPr>
          <w:sz w:val="28"/>
          <w:szCs w:val="28"/>
        </w:rPr>
        <w:t>• Firearms Instructor and Advisor</w:t>
      </w:r>
    </w:p>
    <w:p w14:paraId="6C9ECB88" w14:textId="77777777" w:rsidR="00262D37" w:rsidRPr="002D1A4A" w:rsidRDefault="00262D37" w:rsidP="00F570EC">
      <w:pPr>
        <w:spacing w:before="100"/>
        <w:rPr>
          <w:sz w:val="28"/>
          <w:szCs w:val="28"/>
        </w:rPr>
      </w:pPr>
      <w:r w:rsidRPr="002D1A4A">
        <w:rPr>
          <w:sz w:val="28"/>
          <w:szCs w:val="28"/>
        </w:rPr>
        <w:t xml:space="preserve">• Certified: CPR, AED, </w:t>
      </w:r>
      <w:proofErr w:type="gramStart"/>
      <w:r w:rsidRPr="002D1A4A">
        <w:rPr>
          <w:sz w:val="28"/>
          <w:szCs w:val="28"/>
        </w:rPr>
        <w:t>First</w:t>
      </w:r>
      <w:proofErr w:type="gramEnd"/>
      <w:r w:rsidRPr="002D1A4A">
        <w:rPr>
          <w:sz w:val="28"/>
          <w:szCs w:val="28"/>
        </w:rPr>
        <w:t>-Aid</w:t>
      </w:r>
    </w:p>
    <w:p w14:paraId="22F31BAA" w14:textId="77777777" w:rsidR="00262D37" w:rsidRPr="002D1A4A" w:rsidRDefault="00262D37" w:rsidP="00F570EC">
      <w:pPr>
        <w:spacing w:before="100"/>
        <w:rPr>
          <w:sz w:val="28"/>
          <w:szCs w:val="28"/>
        </w:rPr>
      </w:pPr>
      <w:r w:rsidRPr="002D1A4A">
        <w:rPr>
          <w:sz w:val="28"/>
          <w:szCs w:val="28"/>
        </w:rPr>
        <w:t>• WI LE/Security Trained</w:t>
      </w:r>
    </w:p>
    <w:p w14:paraId="63791AF4" w14:textId="055ADB15" w:rsidR="00262D37" w:rsidRPr="002D1A4A" w:rsidRDefault="00262D37" w:rsidP="00F570EC">
      <w:pPr>
        <w:spacing w:before="100"/>
        <w:rPr>
          <w:sz w:val="28"/>
          <w:szCs w:val="28"/>
        </w:rPr>
      </w:pPr>
      <w:r w:rsidRPr="002D1A4A">
        <w:rPr>
          <w:sz w:val="28"/>
          <w:szCs w:val="28"/>
        </w:rPr>
        <w:t>• Wisconsin DOJ DAAT Trained (Defensive and Arrest Tactics)</w:t>
      </w:r>
    </w:p>
    <w:p w14:paraId="380BE672" w14:textId="77777777" w:rsidR="00262D37" w:rsidRPr="002D1A4A" w:rsidRDefault="00262D37" w:rsidP="00F570EC">
      <w:pPr>
        <w:spacing w:before="100"/>
        <w:rPr>
          <w:sz w:val="28"/>
          <w:szCs w:val="28"/>
        </w:rPr>
      </w:pPr>
      <w:r w:rsidRPr="002D1A4A">
        <w:rPr>
          <w:sz w:val="28"/>
          <w:szCs w:val="28"/>
        </w:rPr>
        <w:t>• Commercial Pilot, Aerobatic pilot, Glider pilot, Military Helicopter pilot</w:t>
      </w:r>
    </w:p>
    <w:p w14:paraId="3B947B28" w14:textId="77777777" w:rsidR="00262D37" w:rsidRPr="002D1A4A" w:rsidRDefault="00262D37" w:rsidP="00F570EC">
      <w:pPr>
        <w:spacing w:before="100"/>
        <w:rPr>
          <w:sz w:val="28"/>
          <w:szCs w:val="28"/>
        </w:rPr>
      </w:pPr>
      <w:proofErr w:type="gramStart"/>
      <w:r w:rsidRPr="002D1A4A">
        <w:rPr>
          <w:sz w:val="28"/>
          <w:szCs w:val="28"/>
        </w:rPr>
        <w:t>• Commercial and Portrait Photographer, 35+ years.</w:t>
      </w:r>
      <w:proofErr w:type="gramEnd"/>
    </w:p>
    <w:p w14:paraId="4A457BE8" w14:textId="77777777" w:rsidR="00262D37" w:rsidRPr="002D1A4A" w:rsidRDefault="00262D37" w:rsidP="00F570EC">
      <w:pPr>
        <w:spacing w:before="100"/>
        <w:rPr>
          <w:sz w:val="28"/>
          <w:szCs w:val="28"/>
        </w:rPr>
      </w:pPr>
      <w:r w:rsidRPr="002D1A4A">
        <w:rPr>
          <w:sz w:val="28"/>
          <w:szCs w:val="28"/>
        </w:rPr>
        <w:t>• Writer, designer, publisher, 30+ years</w:t>
      </w:r>
    </w:p>
    <w:p w14:paraId="66AF4CF8" w14:textId="15FABC56" w:rsidR="00262D37" w:rsidRPr="002D1A4A" w:rsidRDefault="00262D37" w:rsidP="00F570EC">
      <w:pPr>
        <w:spacing w:before="100"/>
        <w:rPr>
          <w:sz w:val="28"/>
          <w:szCs w:val="28"/>
        </w:rPr>
      </w:pPr>
      <w:r w:rsidRPr="002D1A4A">
        <w:rPr>
          <w:sz w:val="28"/>
          <w:szCs w:val="28"/>
        </w:rPr>
        <w:t>• Business owner, 30+ years</w:t>
      </w:r>
    </w:p>
    <w:p w14:paraId="6E28B031" w14:textId="77777777" w:rsidR="00262D37" w:rsidRPr="002D1A4A" w:rsidRDefault="00262D37" w:rsidP="00F570EC">
      <w:pPr>
        <w:spacing w:before="100"/>
        <w:rPr>
          <w:sz w:val="28"/>
          <w:szCs w:val="28"/>
        </w:rPr>
      </w:pPr>
      <w:r w:rsidRPr="002D1A4A">
        <w:rPr>
          <w:sz w:val="28"/>
          <w:szCs w:val="28"/>
        </w:rPr>
        <w:t>• Board Member, Madison Area Technical College</w:t>
      </w:r>
    </w:p>
    <w:p w14:paraId="29FC296F" w14:textId="3100D6D9" w:rsidR="00262D37" w:rsidRPr="002D1A4A" w:rsidRDefault="00262D37" w:rsidP="00F570EC">
      <w:pPr>
        <w:spacing w:before="100"/>
        <w:rPr>
          <w:sz w:val="28"/>
          <w:szCs w:val="28"/>
        </w:rPr>
      </w:pPr>
      <w:r w:rsidRPr="002D1A4A">
        <w:rPr>
          <w:sz w:val="28"/>
          <w:szCs w:val="28"/>
        </w:rPr>
        <w:t>• Teacher, Photography, Madison Area Technical College</w:t>
      </w:r>
    </w:p>
    <w:p w14:paraId="49CE54E0" w14:textId="77777777" w:rsidR="00262D37" w:rsidRPr="002D1A4A" w:rsidRDefault="00262D37" w:rsidP="00F570EC">
      <w:pPr>
        <w:spacing w:before="100"/>
        <w:rPr>
          <w:sz w:val="28"/>
          <w:szCs w:val="28"/>
        </w:rPr>
      </w:pPr>
      <w:r w:rsidRPr="002D1A4A">
        <w:rPr>
          <w:sz w:val="28"/>
          <w:szCs w:val="28"/>
        </w:rPr>
        <w:t>• Post Level Race Relations/Equal Opportunity Evaluator, Instructor, Ft. Meade</w:t>
      </w:r>
    </w:p>
    <w:p w14:paraId="0B9AEF25" w14:textId="77777777" w:rsidR="00262D37" w:rsidRPr="002D1A4A" w:rsidRDefault="00262D37" w:rsidP="00F570EC">
      <w:pPr>
        <w:spacing w:before="100"/>
        <w:rPr>
          <w:sz w:val="28"/>
          <w:szCs w:val="28"/>
        </w:rPr>
      </w:pPr>
      <w:r w:rsidRPr="002D1A4A">
        <w:rPr>
          <w:sz w:val="28"/>
          <w:szCs w:val="28"/>
        </w:rPr>
        <w:t>• Certified Open Water SCUBA diver</w:t>
      </w:r>
    </w:p>
    <w:p w14:paraId="51D502C8" w14:textId="77777777" w:rsidR="00262D37" w:rsidRPr="002D1A4A" w:rsidRDefault="00262D37" w:rsidP="00F570EC">
      <w:pPr>
        <w:spacing w:before="100"/>
        <w:rPr>
          <w:sz w:val="28"/>
          <w:szCs w:val="28"/>
        </w:rPr>
      </w:pPr>
      <w:r w:rsidRPr="002D1A4A">
        <w:rPr>
          <w:sz w:val="28"/>
          <w:szCs w:val="28"/>
        </w:rPr>
        <w:t>• Parachutist (U.S. Army), Skydiver</w:t>
      </w:r>
    </w:p>
    <w:p w14:paraId="73D8902A" w14:textId="77777777" w:rsidR="00262D37" w:rsidRPr="002D1A4A" w:rsidRDefault="00262D37" w:rsidP="00F570EC">
      <w:pPr>
        <w:spacing w:before="100"/>
        <w:rPr>
          <w:sz w:val="28"/>
          <w:szCs w:val="28"/>
        </w:rPr>
      </w:pPr>
      <w:r w:rsidRPr="002D1A4A">
        <w:rPr>
          <w:sz w:val="28"/>
          <w:szCs w:val="28"/>
        </w:rPr>
        <w:t>• Notary Public, Wisconsin, since 1970</w:t>
      </w:r>
    </w:p>
    <w:p w14:paraId="561F8F78" w14:textId="77777777" w:rsidR="00262D37" w:rsidRPr="002D1A4A" w:rsidRDefault="00262D37" w:rsidP="00F570EC">
      <w:pPr>
        <w:spacing w:before="100"/>
        <w:rPr>
          <w:sz w:val="28"/>
          <w:szCs w:val="28"/>
        </w:rPr>
      </w:pPr>
      <w:r w:rsidRPr="002D1A4A">
        <w:rPr>
          <w:sz w:val="28"/>
          <w:szCs w:val="28"/>
        </w:rPr>
        <w:t>• Two terms a City Councilperson</w:t>
      </w:r>
    </w:p>
    <w:p w14:paraId="13CFE44F" w14:textId="77777777" w:rsidR="00262D37" w:rsidRPr="002D1A4A" w:rsidRDefault="00262D37" w:rsidP="00F570EC">
      <w:pPr>
        <w:spacing w:before="100"/>
        <w:rPr>
          <w:sz w:val="28"/>
          <w:szCs w:val="28"/>
        </w:rPr>
      </w:pPr>
      <w:r w:rsidRPr="002D1A4A">
        <w:rPr>
          <w:sz w:val="28"/>
          <w:szCs w:val="28"/>
        </w:rPr>
        <w:t>• Broadband Telecommunications (Developmental Director), City of Verona, WI</w:t>
      </w:r>
    </w:p>
    <w:p w14:paraId="29766BE3" w14:textId="77777777" w:rsidR="00262D37" w:rsidRPr="002D1A4A" w:rsidRDefault="00262D37" w:rsidP="00F570EC">
      <w:pPr>
        <w:spacing w:before="100"/>
        <w:rPr>
          <w:sz w:val="28"/>
          <w:szCs w:val="28"/>
        </w:rPr>
      </w:pPr>
      <w:r w:rsidRPr="002D1A4A">
        <w:rPr>
          <w:sz w:val="28"/>
          <w:szCs w:val="28"/>
        </w:rPr>
        <w:t>• Motorcyclist, since 1967</w:t>
      </w:r>
    </w:p>
    <w:p w14:paraId="1BC9C9E9" w14:textId="36A0341F" w:rsidR="00206EE3" w:rsidRDefault="00262D37" w:rsidP="00F570EC">
      <w:pPr>
        <w:spacing w:before="100"/>
        <w:rPr>
          <w:sz w:val="28"/>
          <w:szCs w:val="28"/>
        </w:rPr>
      </w:pPr>
      <w:r w:rsidRPr="002D1A4A">
        <w:rPr>
          <w:sz w:val="28"/>
          <w:szCs w:val="28"/>
        </w:rPr>
        <w:t>(That about sums it up — at least the good stuff anyway.)</w:t>
      </w:r>
    </w:p>
    <w:p w14:paraId="0F2CE91B" w14:textId="77777777" w:rsidR="00AA1189" w:rsidRDefault="00AA1189" w:rsidP="00F570EC">
      <w:pPr>
        <w:spacing w:before="100"/>
        <w:rPr>
          <w:sz w:val="28"/>
          <w:szCs w:val="28"/>
        </w:rPr>
      </w:pPr>
    </w:p>
    <w:p w14:paraId="23278F0D" w14:textId="52507686" w:rsidR="00206EE3" w:rsidRDefault="00262D37" w:rsidP="00F570EC">
      <w:pPr>
        <w:spacing w:before="100"/>
        <w:jc w:val="center"/>
        <w:rPr>
          <w:sz w:val="28"/>
          <w:szCs w:val="28"/>
        </w:rPr>
      </w:pPr>
      <w:r w:rsidRPr="002D1A4A">
        <w:rPr>
          <w:sz w:val="28"/>
          <w:szCs w:val="28"/>
        </w:rPr>
        <w:t xml:space="preserve">For more LinkedIn info, please visit:  </w:t>
      </w:r>
    </w:p>
    <w:p w14:paraId="40346933" w14:textId="5036FEF0" w:rsidR="00262D37" w:rsidRPr="002D1A4A" w:rsidRDefault="00262D37" w:rsidP="00F570EC">
      <w:pPr>
        <w:spacing w:before="100"/>
        <w:jc w:val="center"/>
        <w:rPr>
          <w:sz w:val="28"/>
          <w:szCs w:val="28"/>
        </w:rPr>
      </w:pPr>
      <w:r w:rsidRPr="002D1A4A">
        <w:rPr>
          <w:b/>
          <w:sz w:val="28"/>
          <w:szCs w:val="28"/>
        </w:rPr>
        <w:t>https://www.linkedin.com (search: Gary Behr)</w:t>
      </w:r>
    </w:p>
    <w:p w14:paraId="6A1DD3FF" w14:textId="531FC0F8" w:rsidR="00050E54" w:rsidRPr="002D1A4A" w:rsidRDefault="00AA1189" w:rsidP="00F570EC">
      <w:pPr>
        <w:spacing w:before="100"/>
        <w:jc w:val="center"/>
        <w:rPr>
          <w:sz w:val="28"/>
          <w:szCs w:val="28"/>
        </w:rPr>
      </w:pPr>
      <w:r>
        <w:rPr>
          <w:noProof/>
          <w:sz w:val="28"/>
          <w:szCs w:val="28"/>
          <w:lang w:eastAsia="en-US"/>
        </w:rPr>
        <mc:AlternateContent>
          <mc:Choice Requires="wps">
            <w:drawing>
              <wp:anchor distT="0" distB="0" distL="114300" distR="114300" simplePos="0" relativeHeight="251665408" behindDoc="0" locked="0" layoutInCell="1" allowOverlap="1" wp14:anchorId="6121111C" wp14:editId="1E30D9C9">
                <wp:simplePos x="0" y="0"/>
                <wp:positionH relativeFrom="column">
                  <wp:posOffset>-355600</wp:posOffset>
                </wp:positionH>
                <wp:positionV relativeFrom="paragraph">
                  <wp:posOffset>389255</wp:posOffset>
                </wp:positionV>
                <wp:extent cx="6146800" cy="111760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6146800" cy="1117600"/>
                        </a:xfrm>
                        <a:prstGeom prst="rect">
                          <a:avLst/>
                        </a:prstGeom>
                        <a:solidFill>
                          <a:schemeClr val="bg1"/>
                        </a:solid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D3F6FF4" w14:textId="77777777" w:rsidR="00F570EC" w:rsidRDefault="00F570EC" w:rsidP="002650F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0" o:spid="_x0000_s1027" type="#_x0000_t202" style="position:absolute;left:0;text-align:left;margin-left:-27.95pt;margin-top:30.65pt;width:484pt;height:88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" fillcolor="white [3212]" stroked="f">
                <v:textbox>
                  <w:txbxContent>
                    <w:p w14:paraId="3D3F6FF4" w14:textId="77777777" w:rsidR="00F570EC" w:rsidRDefault="00F570EC" w:rsidP="002650F3"/>
                  </w:txbxContent>
                </v:textbox>
                <w10:wrap type="square"/>
              </v:shape>
            </w:pict>
          </mc:Fallback>
        </mc:AlternateContent>
      </w:r>
      <w:r w:rsidR="00262D37" w:rsidRPr="002D1A4A">
        <w:rPr>
          <w:sz w:val="28"/>
          <w:szCs w:val="28"/>
        </w:rPr>
        <w:t>— 30 —</w:t>
      </w:r>
    </w:p>
    <w:sectPr w:rsidR="00050E54" w:rsidRPr="002D1A4A" w:rsidSect="009B50C3">
      <w:headerReference w:type="default" r:id="rId9"/>
      <w:footerReference w:type="default" r:id="rId10"/>
      <w:headerReference w:type="first" r:id="rId11"/>
      <w:footerReference w:type="first" r:id="rId12"/>
      <w:pgSz w:w="12240" w:h="15840"/>
      <w:pgMar w:top="1440" w:right="1296" w:bottom="1800" w:left="1440" w:header="288" w:footer="576"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18AF73" w14:textId="77777777" w:rsidR="00F570EC" w:rsidRDefault="00F570EC">
      <w:pPr>
        <w:spacing w:before="0"/>
      </w:pPr>
      <w:r>
        <w:separator/>
      </w:r>
    </w:p>
  </w:endnote>
  <w:endnote w:type="continuationSeparator" w:id="0">
    <w:p w14:paraId="1D26F0B7" w14:textId="77777777" w:rsidR="00F570EC" w:rsidRDefault="00F570E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Times New Roman Bold">
    <w:panose1 w:val="02020803070505020304"/>
    <w:charset w:val="00"/>
    <w:family w:val="auto"/>
    <w:pitch w:val="variable"/>
    <w:sig w:usb0="E0002AFF" w:usb1="C0007841" w:usb2="00000009" w:usb3="00000000" w:csb0="000001FF" w:csb1="00000000"/>
  </w:font>
  <w:font w:name="Times New Roman Italic">
    <w:panose1 w:val="02020503050405090304"/>
    <w:charset w:val="00"/>
    <w:family w:val="auto"/>
    <w:pitch w:val="variable"/>
    <w:sig w:usb0="E0000AFF" w:usb1="00007843" w:usb2="00000001" w:usb3="00000000" w:csb0="000001BF" w:csb1="00000000"/>
  </w:font>
  <w:font w:name="Lucida Grande">
    <w:panose1 w:val="020B0600040502020204"/>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566BA7" w14:textId="77777777" w:rsidR="00F570EC" w:rsidRPr="00A70B7B" w:rsidRDefault="00F570EC" w:rsidP="00115BA9">
    <w:pPr>
      <w:rPr>
        <w:color w:val="000090"/>
      </w:rPr>
    </w:pPr>
    <w:r w:rsidRPr="00A70B7B">
      <w:rPr>
        <w:color w:val="000090"/>
      </w:rPr>
      <w:t xml:space="preserve">Gary L. Behr, </w:t>
    </w:r>
    <w:r w:rsidRPr="00A70B7B">
      <w:rPr>
        <w:smallCaps/>
        <w:color w:val="000090"/>
      </w:rPr>
      <w:t>cpc</w:t>
    </w:r>
  </w:p>
  <w:p w14:paraId="556CDF0D" w14:textId="77777777" w:rsidR="00F570EC" w:rsidRPr="00A70B7B" w:rsidRDefault="00F570EC" w:rsidP="00115BA9">
    <w:pPr>
      <w:rPr>
        <w:vanish/>
        <w:color w:val="000090"/>
      </w:rPr>
    </w:pPr>
    <w:r w:rsidRPr="00A70B7B">
      <w:rPr>
        <w:color w:val="000090"/>
      </w:rPr>
      <w:t>Author</w:t>
    </w:r>
  </w:p>
  <w:p w14:paraId="65EDEAD2" w14:textId="77777777" w:rsidR="00F570EC" w:rsidRDefault="00F570EC">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22E388" w14:textId="77777777" w:rsidR="00F570EC" w:rsidRPr="007659EF" w:rsidRDefault="00F570EC" w:rsidP="00162360">
    <w:pPr>
      <w:pBdr>
        <w:top w:val="thickThinSmallGap" w:sz="24" w:space="1" w:color="502800"/>
      </w:pBdr>
      <w:spacing w:before="80"/>
      <w:jc w:val="center"/>
      <w:rPr>
        <w:rFonts w:asciiTheme="majorHAnsi" w:hAnsiTheme="majorHAnsi"/>
        <w:sz w:val="20"/>
        <w:szCs w:val="20"/>
        <w14:shadow w14:blurRad="50800" w14:dist="38100" w14:dir="2700000" w14:sx="100000" w14:sy="100000" w14:kx="0" w14:ky="0" w14:algn="tl">
          <w14:srgbClr w14:val="000000">
            <w14:alpha w14:val="60000"/>
          </w14:srgbClr>
        </w14:shadow>
      </w:rPr>
    </w:pPr>
    <w:r w:rsidRPr="00AF38AA">
      <w:rPr>
        <w:noProof/>
        <w:sz w:val="20"/>
        <w:szCs w:val="20"/>
        <w:lang w:eastAsia="en-US"/>
      </w:rPr>
      <w:drawing>
        <wp:anchor distT="0" distB="0" distL="114300" distR="114300" simplePos="0" relativeHeight="251661312" behindDoc="0" locked="0" layoutInCell="1" allowOverlap="1" wp14:anchorId="1AA7C43C" wp14:editId="311FF3BC">
          <wp:simplePos x="0" y="0"/>
          <wp:positionH relativeFrom="column">
            <wp:posOffset>5214620</wp:posOffset>
          </wp:positionH>
          <wp:positionV relativeFrom="paragraph">
            <wp:posOffset>127000</wp:posOffset>
          </wp:positionV>
          <wp:extent cx="737870" cy="573405"/>
          <wp:effectExtent l="0" t="0" r="0" b="10795"/>
          <wp:wrapTight wrapText="bothSides">
            <wp:wrapPolygon edited="0">
              <wp:start x="0" y="0"/>
              <wp:lineTo x="0" y="21050"/>
              <wp:lineTo x="20819" y="21050"/>
              <wp:lineTo x="20819" y="0"/>
              <wp:lineTo x="0" y="0"/>
            </wp:wrapPolygon>
          </wp:wrapTight>
          <wp:docPr id="8" name="Picture 8" descr="Macintosh HD:Users:gbehr:Desktop:NSSF_memb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gbehr:Desktop:NSSF_membe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7870" cy="5734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F38AA">
      <w:rPr>
        <w:noProof/>
        <w:sz w:val="20"/>
        <w:szCs w:val="20"/>
        <w:lang w:eastAsia="en-US"/>
      </w:rPr>
      <w:drawing>
        <wp:anchor distT="0" distB="0" distL="114300" distR="114300" simplePos="0" relativeHeight="251662336" behindDoc="1" locked="0" layoutInCell="1" allowOverlap="1" wp14:anchorId="31D64725" wp14:editId="047413BD">
          <wp:simplePos x="0" y="0"/>
          <wp:positionH relativeFrom="margin">
            <wp:posOffset>-92075</wp:posOffset>
          </wp:positionH>
          <wp:positionV relativeFrom="margin">
            <wp:posOffset>7351694</wp:posOffset>
          </wp:positionV>
          <wp:extent cx="1985645" cy="578485"/>
          <wp:effectExtent l="0" t="0" r="0" b="5715"/>
          <wp:wrapNone/>
          <wp:docPr id="9" name="Picture 9" descr="Data - Archive:My Documents:Current:  Gary's Projects:Firearm Fundamentals:FF  Book Paper,  Kindle &amp; Web Items:FF Web Work:NRA Business Alliance Color 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a - Archive:My Documents:Current:  Gary's Projects:Firearm Fundamentals:FF  Book Paper,  Kindle &amp; Web Items:FF Web Work:NRA Business Alliance Color New.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85645" cy="57848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sz w:val="20"/>
        <w:szCs w:val="20"/>
      </w:rPr>
      <w:tab/>
    </w:r>
    <w:r>
      <w:rPr>
        <w:sz w:val="20"/>
        <w:szCs w:val="20"/>
      </w:rPr>
      <w:tab/>
    </w:r>
    <w:r w:rsidRPr="007659EF">
      <w:rPr>
        <w:rFonts w:asciiTheme="majorHAnsi" w:hAnsiTheme="majorHAnsi"/>
        <w:sz w:val="20"/>
        <w:szCs w:val="20"/>
      </w:rPr>
      <w:t xml:space="preserve">Visit our site to download </w:t>
    </w:r>
    <w:r w:rsidRPr="007659EF">
      <w:rPr>
        <w:rFonts w:asciiTheme="majorHAnsi" w:hAnsiTheme="majorHAnsi"/>
        <w:sz w:val="20"/>
        <w:szCs w:val="20"/>
        <w14:shadow w14:blurRad="50800" w14:dist="38100" w14:dir="2700000" w14:sx="100000" w14:sy="100000" w14:kx="0" w14:ky="0" w14:algn="tl">
          <w14:srgbClr w14:val="000000">
            <w14:alpha w14:val="60000"/>
          </w14:srgbClr>
        </w14:shadow>
      </w:rPr>
      <w:t>FREE 70+ pages of book excerpts</w:t>
    </w:r>
  </w:p>
  <w:p w14:paraId="087FC3A2" w14:textId="77777777" w:rsidR="00F570EC" w:rsidRPr="0057757B" w:rsidRDefault="00F570EC" w:rsidP="00A16BF0">
    <w:pPr>
      <w:pBdr>
        <w:top w:val="thickThinSmallGap" w:sz="24" w:space="1" w:color="502800"/>
      </w:pBdr>
      <w:spacing w:before="0"/>
      <w:jc w:val="center"/>
      <w:rPr>
        <w:rFonts w:asciiTheme="majorHAnsi" w:hAnsiTheme="majorHAnsi"/>
        <w:szCs w:val="20"/>
        <w14:shadow w14:blurRad="50800" w14:dist="38100" w14:dir="2700000" w14:sx="100000" w14:sy="100000" w14:kx="0" w14:ky="0" w14:algn="tl">
          <w14:srgbClr w14:val="000000">
            <w14:alpha w14:val="60000"/>
          </w14:srgbClr>
        </w14:shadow>
      </w:rPr>
    </w:pPr>
    <w:r w:rsidRPr="0057757B">
      <w:rPr>
        <w:rFonts w:asciiTheme="majorHAnsi" w:hAnsiTheme="majorHAnsi"/>
        <w:szCs w:val="20"/>
        <w14:shadow w14:blurRad="50800" w14:dist="38100" w14:dir="2700000" w14:sx="100000" w14:sy="100000" w14:kx="0" w14:ky="0" w14:algn="tl">
          <w14:srgbClr w14:val="000000">
            <w14:alpha w14:val="60000"/>
          </w14:srgbClr>
        </w14:shadow>
      </w:rPr>
      <w:tab/>
    </w:r>
    <w:r w:rsidRPr="0057757B">
      <w:rPr>
        <w:rFonts w:asciiTheme="majorHAnsi" w:hAnsiTheme="majorHAnsi"/>
        <w:bCs/>
        <w:shadow/>
        <w:color w:val="000090"/>
        <w:sz w:val="26"/>
      </w:rPr>
      <w:tab/>
      <w:t>www.</w:t>
    </w:r>
    <w:r w:rsidRPr="0057757B">
      <w:rPr>
        <w:rFonts w:asciiTheme="majorHAnsi" w:hAnsiTheme="majorHAnsi"/>
        <w:b/>
        <w:bCs/>
        <w:smallCaps/>
        <w:shadow/>
        <w:color w:val="000090"/>
        <w:sz w:val="26"/>
      </w:rPr>
      <w:t>FirearmFundamentals</w:t>
    </w:r>
    <w:r w:rsidRPr="0057757B">
      <w:rPr>
        <w:rFonts w:asciiTheme="majorHAnsi" w:hAnsiTheme="majorHAnsi"/>
        <w:bCs/>
        <w:shadow/>
        <w:color w:val="000090"/>
        <w:sz w:val="26"/>
      </w:rPr>
      <w:t>.net</w:t>
    </w:r>
  </w:p>
  <w:p w14:paraId="2880CE8F" w14:textId="77777777" w:rsidR="00F570EC" w:rsidRPr="0057757B" w:rsidRDefault="00F570EC" w:rsidP="002F6924">
    <w:pPr>
      <w:spacing w:before="0"/>
      <w:jc w:val="center"/>
      <w:rPr>
        <w:rFonts w:asciiTheme="majorHAnsi" w:hAnsiTheme="majorHAnsi"/>
        <w:sz w:val="26"/>
      </w:rPr>
    </w:pPr>
    <w:r w:rsidRPr="007659EF">
      <w:rPr>
        <w:rFonts w:asciiTheme="majorHAnsi" w:hAnsiTheme="majorHAnsi"/>
        <w:sz w:val="20"/>
        <w:szCs w:val="22"/>
      </w:rPr>
      <w:tab/>
    </w:r>
    <w:r w:rsidRPr="007659EF">
      <w:rPr>
        <w:rFonts w:asciiTheme="majorHAnsi" w:hAnsiTheme="majorHAnsi"/>
        <w:sz w:val="20"/>
        <w:szCs w:val="22"/>
      </w:rPr>
      <w:tab/>
    </w:r>
    <w:r w:rsidRPr="0057757B">
      <w:rPr>
        <w:rFonts w:asciiTheme="majorHAnsi" w:hAnsiTheme="majorHAnsi"/>
        <w:sz w:val="18"/>
        <w:szCs w:val="22"/>
      </w:rPr>
      <w:t>Email:</w:t>
    </w:r>
    <w:r>
      <w:rPr>
        <w:rFonts w:asciiTheme="majorHAnsi" w:hAnsiTheme="majorHAnsi"/>
        <w:sz w:val="18"/>
        <w:szCs w:val="22"/>
      </w:rPr>
      <w:t> </w:t>
    </w:r>
    <w:r w:rsidRPr="007659EF">
      <w:rPr>
        <w:rFonts w:asciiTheme="majorHAnsi" w:hAnsiTheme="majorHAnsi"/>
        <w:sz w:val="22"/>
      </w:rPr>
      <w:t> </w:t>
    </w:r>
    <w:r w:rsidRPr="0057757B">
      <w:rPr>
        <w:rFonts w:asciiTheme="majorHAnsi" w:hAnsiTheme="majorHAnsi"/>
        <w:b/>
        <w:color w:val="000090"/>
      </w:rPr>
      <w:t>g</w:t>
    </w:r>
    <w:r>
      <w:rPr>
        <w:rFonts w:asciiTheme="majorHAnsi" w:hAnsiTheme="majorHAnsi"/>
        <w:b/>
        <w:color w:val="000090"/>
      </w:rPr>
      <w:t>ary</w:t>
    </w:r>
    <w:r w:rsidRPr="0057757B">
      <w:rPr>
        <w:rFonts w:asciiTheme="majorHAnsi" w:hAnsiTheme="majorHAnsi"/>
        <w:b/>
        <w:color w:val="000090"/>
      </w:rPr>
      <w:t>@</w:t>
    </w:r>
    <w:r w:rsidRPr="0057757B">
      <w:rPr>
        <w:rFonts w:asciiTheme="majorHAnsi" w:hAnsiTheme="majorHAnsi"/>
        <w:b/>
        <w:smallCaps/>
        <w:color w:val="000090"/>
      </w:rPr>
      <w:t>FirearmFundamentals</w:t>
    </w:r>
    <w:r w:rsidRPr="0057757B">
      <w:rPr>
        <w:rFonts w:asciiTheme="majorHAnsi" w:hAnsiTheme="majorHAnsi"/>
        <w:b/>
        <w:color w:val="000090"/>
      </w:rPr>
      <w:t>.net</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7ADE186" w14:textId="77777777" w:rsidR="00F570EC" w:rsidRDefault="00F570EC">
      <w:pPr>
        <w:spacing w:before="0"/>
      </w:pPr>
      <w:r>
        <w:separator/>
      </w:r>
    </w:p>
  </w:footnote>
  <w:footnote w:type="continuationSeparator" w:id="0">
    <w:p w14:paraId="50109359" w14:textId="77777777" w:rsidR="00F570EC" w:rsidRDefault="00F570EC">
      <w:pPr>
        <w:spacing w:before="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741566" w14:textId="77777777" w:rsidR="00F570EC" w:rsidRPr="00D71561" w:rsidRDefault="00F570EC" w:rsidP="00050E54">
    <w:pPr>
      <w:pStyle w:val="Header"/>
      <w:pBdr>
        <w:bottom w:val="thickThinSmallGap" w:sz="36" w:space="1" w:color="502800"/>
      </w:pBdr>
      <w:tabs>
        <w:tab w:val="clear" w:pos="4320"/>
        <w:tab w:val="clear" w:pos="8640"/>
        <w:tab w:val="center" w:pos="4680"/>
        <w:tab w:val="right" w:pos="9180"/>
      </w:tabs>
      <w:rPr>
        <w:sz w:val="16"/>
      </w:rPr>
    </w:pPr>
    <w:r w:rsidRPr="00D97C36">
      <w:rPr>
        <w:sz w:val="16"/>
      </w:rPr>
      <w:tab/>
    </w:r>
    <w:r w:rsidRPr="00CB641D">
      <w:rPr>
        <w:b/>
        <w:sz w:val="36"/>
        <w14:shadow w14:blurRad="50800" w14:dist="38100" w14:dir="2700000" w14:sx="100000" w14:sy="100000" w14:kx="0" w14:ky="0" w14:algn="tl">
          <w14:srgbClr w14:val="000000">
            <w14:alpha w14:val="60000"/>
          </w14:srgbClr>
        </w14:shadow>
      </w:rPr>
      <w:t xml:space="preserve"> </w:t>
    </w:r>
    <w:r w:rsidRPr="00DF6ECE">
      <w:rPr>
        <w:rFonts w:asciiTheme="majorHAnsi" w:hAnsiTheme="majorHAnsi"/>
        <w:b/>
        <w:bCs/>
        <w:smallCaps/>
        <w:color w:val="4BACC6" w:themeColor="accent5"/>
        <w:spacing w:val="20"/>
        <w:sz w:val="48"/>
        <w:szCs w:val="48"/>
        <w14:shadow w14:blurRad="50800" w14:dist="38100" w14:dir="2700000" w14:sx="100000" w14:sy="100000" w14:kx="0" w14:ky="0" w14:algn="tl">
          <w14:srgbClr w14:val="000000">
            <w14:alpha w14:val="60000"/>
          </w14:srgbClr>
        </w14:shadow>
      </w:rPr>
      <w:t>Firearm Fundamentals</w:t>
    </w:r>
    <w:r>
      <w:tab/>
    </w:r>
    <w:r w:rsidRPr="00D71561">
      <w:rPr>
        <w:sz w:val="16"/>
      </w:rPr>
      <w:t xml:space="preserve">Page - </w:t>
    </w:r>
    <w:r w:rsidRPr="00D71561">
      <w:rPr>
        <w:sz w:val="16"/>
      </w:rPr>
      <w:fldChar w:fldCharType="begin"/>
    </w:r>
    <w:r w:rsidRPr="00D71561">
      <w:rPr>
        <w:sz w:val="16"/>
      </w:rPr>
      <w:instrText xml:space="preserve"> PAGE </w:instrText>
    </w:r>
    <w:r w:rsidRPr="00D71561">
      <w:rPr>
        <w:sz w:val="16"/>
      </w:rPr>
      <w:fldChar w:fldCharType="separate"/>
    </w:r>
    <w:r w:rsidR="00F46F0A">
      <w:rPr>
        <w:noProof/>
        <w:sz w:val="16"/>
      </w:rPr>
      <w:t>2</w:t>
    </w:r>
    <w:r w:rsidRPr="00D71561">
      <w:rPr>
        <w:sz w:val="16"/>
      </w:rPr>
      <w:fldChar w:fldCharType="end"/>
    </w:r>
    <w:r w:rsidRPr="00D71561">
      <w:rPr>
        <w:sz w:val="16"/>
      </w:rPr>
      <w:t xml:space="preserve"> -</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78AF25" w14:textId="77777777" w:rsidR="00F570EC" w:rsidRDefault="00F570EC" w:rsidP="000B3A70">
    <w:pPr>
      <w:pStyle w:val="Header"/>
      <w:ind w:left="-180"/>
      <w:jc w:val="center"/>
    </w:pPr>
    <w:r>
      <w:rPr>
        <w:noProof/>
        <w:lang w:eastAsia="en-US"/>
      </w:rPr>
      <w:drawing>
        <wp:inline distT="0" distB="0" distL="0" distR="0" wp14:anchorId="426F5ABD" wp14:editId="44F8DFA0">
          <wp:extent cx="5943600" cy="915035"/>
          <wp:effectExtent l="127000" t="101600" r="101600" b="38036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iew Through Target Header Address.jpg"/>
                  <pic:cNvPicPr/>
                </pic:nvPicPr>
                <pic:blipFill>
                  <a:blip r:embed="rId1">
                    <a:extLst>
                      <a:ext uri="{28A0092B-C50C-407E-A947-70E740481C1C}">
                        <a14:useLocalDpi xmlns:a14="http://schemas.microsoft.com/office/drawing/2010/main" val="0"/>
                      </a:ext>
                    </a:extLst>
                  </a:blip>
                  <a:stretch>
                    <a:fillRect/>
                  </a:stretch>
                </pic:blipFill>
                <pic:spPr>
                  <a:xfrm>
                    <a:off x="0" y="0"/>
                    <a:ext cx="5943600" cy="915035"/>
                  </a:xfrm>
                  <a:prstGeom prst="roundRect">
                    <a:avLst>
                      <a:gd name="adj" fmla="val 4167"/>
                    </a:avLst>
                  </a:prstGeom>
                  <a:solidFill>
                    <a:srgbClr val="FFFFFF"/>
                  </a:solidFill>
                  <a:ln w="76200" cap="sq">
                    <a:solidFill>
                      <a:srgbClr val="502800"/>
                    </a:solidFill>
                    <a:miter lim="800000"/>
                  </a:ln>
                  <a:effectLst>
                    <a:reflection blurRad="12700" stA="28000" endPos="28000" dist="5000" dir="5400000" sy="-100000" algn="bl" rotWithShape="0"/>
                  </a:effectLst>
                  <a:scene3d>
                    <a:camera prst="orthographicFront"/>
                    <a:lightRig rig="threePt" dir="t">
                      <a:rot lat="0" lon="0" rev="2700000"/>
                    </a:lightRig>
                  </a:scene3d>
                  <a:sp3d>
                    <a:bevelT h="38100"/>
                    <a:contourClr>
                      <a:srgbClr val="C0C0C0"/>
                    </a:contourClr>
                  </a:sp3d>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10AA5E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732380A"/>
    <w:lvl w:ilvl="0">
      <w:start w:val="1"/>
      <w:numFmt w:val="decimal"/>
      <w:lvlText w:val="%1."/>
      <w:lvlJc w:val="left"/>
      <w:pPr>
        <w:tabs>
          <w:tab w:val="num" w:pos="1800"/>
        </w:tabs>
        <w:ind w:left="1800" w:hanging="360"/>
      </w:pPr>
    </w:lvl>
  </w:abstractNum>
  <w:abstractNum w:abstractNumId="2">
    <w:nsid w:val="FFFFFF7D"/>
    <w:multiLevelType w:val="singleLevel"/>
    <w:tmpl w:val="B1A6CC3A"/>
    <w:lvl w:ilvl="0">
      <w:start w:val="1"/>
      <w:numFmt w:val="decimal"/>
      <w:lvlText w:val="%1."/>
      <w:lvlJc w:val="left"/>
      <w:pPr>
        <w:tabs>
          <w:tab w:val="num" w:pos="1440"/>
        </w:tabs>
        <w:ind w:left="1440" w:hanging="360"/>
      </w:pPr>
    </w:lvl>
  </w:abstractNum>
  <w:abstractNum w:abstractNumId="3">
    <w:nsid w:val="FFFFFF7E"/>
    <w:multiLevelType w:val="singleLevel"/>
    <w:tmpl w:val="39E6968A"/>
    <w:lvl w:ilvl="0">
      <w:start w:val="1"/>
      <w:numFmt w:val="decimal"/>
      <w:lvlText w:val="%1."/>
      <w:lvlJc w:val="left"/>
      <w:pPr>
        <w:tabs>
          <w:tab w:val="num" w:pos="1080"/>
        </w:tabs>
        <w:ind w:left="1080" w:hanging="360"/>
      </w:pPr>
    </w:lvl>
  </w:abstractNum>
  <w:abstractNum w:abstractNumId="4">
    <w:nsid w:val="FFFFFF7F"/>
    <w:multiLevelType w:val="singleLevel"/>
    <w:tmpl w:val="03BA77E6"/>
    <w:lvl w:ilvl="0">
      <w:start w:val="1"/>
      <w:numFmt w:val="decimal"/>
      <w:lvlText w:val="%1."/>
      <w:lvlJc w:val="left"/>
      <w:pPr>
        <w:tabs>
          <w:tab w:val="num" w:pos="720"/>
        </w:tabs>
        <w:ind w:left="720" w:hanging="360"/>
      </w:pPr>
    </w:lvl>
  </w:abstractNum>
  <w:abstractNum w:abstractNumId="5">
    <w:nsid w:val="FFFFFF80"/>
    <w:multiLevelType w:val="singleLevel"/>
    <w:tmpl w:val="C51C7D04"/>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72083D78"/>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80E09826"/>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14A0A4B6"/>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8D243426"/>
    <w:lvl w:ilvl="0">
      <w:start w:val="1"/>
      <w:numFmt w:val="decimal"/>
      <w:lvlText w:val="%1."/>
      <w:lvlJc w:val="left"/>
      <w:pPr>
        <w:tabs>
          <w:tab w:val="num" w:pos="360"/>
        </w:tabs>
        <w:ind w:left="360" w:hanging="360"/>
      </w:pPr>
    </w:lvl>
  </w:abstractNum>
  <w:abstractNum w:abstractNumId="10">
    <w:nsid w:val="FFFFFF89"/>
    <w:multiLevelType w:val="singleLevel"/>
    <w:tmpl w:val="A04E7488"/>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10"/>
  </w:num>
  <w:num w:numId="3">
    <w:abstractNumId w:val="8"/>
  </w:num>
  <w:num w:numId="4">
    <w:abstractNumId w:val="7"/>
  </w:num>
  <w:num w:numId="5">
    <w:abstractNumId w:val="6"/>
  </w:num>
  <w:num w:numId="6">
    <w:abstractNumId w:val="5"/>
  </w:num>
  <w:num w:numId="7">
    <w:abstractNumId w:val="9"/>
  </w:num>
  <w:num w:numId="8">
    <w:abstractNumId w:val="4"/>
  </w:num>
  <w:num w:numId="9">
    <w:abstractNumId w:val="3"/>
  </w:num>
  <w:num w:numId="10">
    <w:abstractNumId w:val="2"/>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grammar="clean"/>
  <w:attachedTemplate r:id="rId1"/>
  <w:linkStyl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3E4F"/>
    <w:rsid w:val="0000154D"/>
    <w:rsid w:val="00002D38"/>
    <w:rsid w:val="00003FB4"/>
    <w:rsid w:val="000105F6"/>
    <w:rsid w:val="000215B3"/>
    <w:rsid w:val="00021B17"/>
    <w:rsid w:val="0002356D"/>
    <w:rsid w:val="000323ED"/>
    <w:rsid w:val="00050323"/>
    <w:rsid w:val="00050E54"/>
    <w:rsid w:val="00052641"/>
    <w:rsid w:val="00060B0D"/>
    <w:rsid w:val="00065841"/>
    <w:rsid w:val="00087A77"/>
    <w:rsid w:val="00090F5F"/>
    <w:rsid w:val="00091865"/>
    <w:rsid w:val="00091FA2"/>
    <w:rsid w:val="00093E90"/>
    <w:rsid w:val="00095FA1"/>
    <w:rsid w:val="000A4240"/>
    <w:rsid w:val="000A7E3D"/>
    <w:rsid w:val="000B3A70"/>
    <w:rsid w:val="000C3F06"/>
    <w:rsid w:val="000D2016"/>
    <w:rsid w:val="000D66F6"/>
    <w:rsid w:val="000E11E5"/>
    <w:rsid w:val="000E6FD5"/>
    <w:rsid w:val="000F43E3"/>
    <w:rsid w:val="00101F07"/>
    <w:rsid w:val="0011594C"/>
    <w:rsid w:val="00115BA9"/>
    <w:rsid w:val="001314ED"/>
    <w:rsid w:val="001328A3"/>
    <w:rsid w:val="00133F0A"/>
    <w:rsid w:val="00142D17"/>
    <w:rsid w:val="001508D0"/>
    <w:rsid w:val="00157C6A"/>
    <w:rsid w:val="00162360"/>
    <w:rsid w:val="00166E08"/>
    <w:rsid w:val="00176EFA"/>
    <w:rsid w:val="0018037C"/>
    <w:rsid w:val="00180C05"/>
    <w:rsid w:val="00190B62"/>
    <w:rsid w:val="001935E0"/>
    <w:rsid w:val="001B064B"/>
    <w:rsid w:val="001B0775"/>
    <w:rsid w:val="001C0F14"/>
    <w:rsid w:val="001D1C29"/>
    <w:rsid w:val="001D1CDD"/>
    <w:rsid w:val="001D464C"/>
    <w:rsid w:val="001D6188"/>
    <w:rsid w:val="001E27C7"/>
    <w:rsid w:val="001E7EE7"/>
    <w:rsid w:val="001F2532"/>
    <w:rsid w:val="001F3E5E"/>
    <w:rsid w:val="001F507E"/>
    <w:rsid w:val="001F6B94"/>
    <w:rsid w:val="00206EE3"/>
    <w:rsid w:val="00212380"/>
    <w:rsid w:val="00215B4A"/>
    <w:rsid w:val="002208AC"/>
    <w:rsid w:val="00220FAC"/>
    <w:rsid w:val="00223835"/>
    <w:rsid w:val="00231268"/>
    <w:rsid w:val="00244B21"/>
    <w:rsid w:val="00244D7B"/>
    <w:rsid w:val="0024624C"/>
    <w:rsid w:val="002516A9"/>
    <w:rsid w:val="00254D85"/>
    <w:rsid w:val="00262D37"/>
    <w:rsid w:val="0026412B"/>
    <w:rsid w:val="002645BF"/>
    <w:rsid w:val="002650F3"/>
    <w:rsid w:val="0027553C"/>
    <w:rsid w:val="00287196"/>
    <w:rsid w:val="00295468"/>
    <w:rsid w:val="002A0801"/>
    <w:rsid w:val="002A0E8F"/>
    <w:rsid w:val="002B0D5D"/>
    <w:rsid w:val="002B1B50"/>
    <w:rsid w:val="002D1A4A"/>
    <w:rsid w:val="002D43B9"/>
    <w:rsid w:val="002D5CAF"/>
    <w:rsid w:val="002E16EF"/>
    <w:rsid w:val="002E5B95"/>
    <w:rsid w:val="002E6D2F"/>
    <w:rsid w:val="002F5381"/>
    <w:rsid w:val="002F6924"/>
    <w:rsid w:val="002F6FE1"/>
    <w:rsid w:val="0030548B"/>
    <w:rsid w:val="00321285"/>
    <w:rsid w:val="003248A5"/>
    <w:rsid w:val="00343035"/>
    <w:rsid w:val="00343ED4"/>
    <w:rsid w:val="003452B7"/>
    <w:rsid w:val="00345819"/>
    <w:rsid w:val="00347F0F"/>
    <w:rsid w:val="003737C4"/>
    <w:rsid w:val="00377A8C"/>
    <w:rsid w:val="0038197C"/>
    <w:rsid w:val="00381AF6"/>
    <w:rsid w:val="003821AB"/>
    <w:rsid w:val="00397379"/>
    <w:rsid w:val="003B1347"/>
    <w:rsid w:val="003B4D7B"/>
    <w:rsid w:val="003B5690"/>
    <w:rsid w:val="003B73A4"/>
    <w:rsid w:val="003C4617"/>
    <w:rsid w:val="003C6B59"/>
    <w:rsid w:val="003D306D"/>
    <w:rsid w:val="003D7C77"/>
    <w:rsid w:val="003D7E17"/>
    <w:rsid w:val="003D7F18"/>
    <w:rsid w:val="003E63C0"/>
    <w:rsid w:val="00401F55"/>
    <w:rsid w:val="00404BAD"/>
    <w:rsid w:val="004071A0"/>
    <w:rsid w:val="00411F1E"/>
    <w:rsid w:val="00422C0A"/>
    <w:rsid w:val="00432713"/>
    <w:rsid w:val="00433E7D"/>
    <w:rsid w:val="00440EC5"/>
    <w:rsid w:val="00453BA0"/>
    <w:rsid w:val="00475BA5"/>
    <w:rsid w:val="00482E19"/>
    <w:rsid w:val="00485598"/>
    <w:rsid w:val="0049226B"/>
    <w:rsid w:val="00493DD6"/>
    <w:rsid w:val="00495922"/>
    <w:rsid w:val="004B1ADD"/>
    <w:rsid w:val="004B1CD6"/>
    <w:rsid w:val="004B74F3"/>
    <w:rsid w:val="004E0E18"/>
    <w:rsid w:val="004E4BBA"/>
    <w:rsid w:val="004F4A6F"/>
    <w:rsid w:val="00500B94"/>
    <w:rsid w:val="00516CA4"/>
    <w:rsid w:val="00525B12"/>
    <w:rsid w:val="00525D0E"/>
    <w:rsid w:val="00532E20"/>
    <w:rsid w:val="0053416E"/>
    <w:rsid w:val="00535E62"/>
    <w:rsid w:val="00542A9F"/>
    <w:rsid w:val="00545B7F"/>
    <w:rsid w:val="00547F59"/>
    <w:rsid w:val="00555011"/>
    <w:rsid w:val="005570D3"/>
    <w:rsid w:val="00563471"/>
    <w:rsid w:val="005642AA"/>
    <w:rsid w:val="00567BA4"/>
    <w:rsid w:val="005728C8"/>
    <w:rsid w:val="005773E2"/>
    <w:rsid w:val="0057757B"/>
    <w:rsid w:val="0058004A"/>
    <w:rsid w:val="00582EA0"/>
    <w:rsid w:val="00584AD7"/>
    <w:rsid w:val="005A179B"/>
    <w:rsid w:val="005A228C"/>
    <w:rsid w:val="005A3E4F"/>
    <w:rsid w:val="005A3E68"/>
    <w:rsid w:val="005A6080"/>
    <w:rsid w:val="005B55D4"/>
    <w:rsid w:val="005B5FEF"/>
    <w:rsid w:val="005B65CB"/>
    <w:rsid w:val="005D255F"/>
    <w:rsid w:val="005D3171"/>
    <w:rsid w:val="005D3684"/>
    <w:rsid w:val="005D5B9C"/>
    <w:rsid w:val="005E3EFC"/>
    <w:rsid w:val="005F5FA3"/>
    <w:rsid w:val="00601DCC"/>
    <w:rsid w:val="006032CC"/>
    <w:rsid w:val="00603A70"/>
    <w:rsid w:val="00607587"/>
    <w:rsid w:val="00611873"/>
    <w:rsid w:val="006251B4"/>
    <w:rsid w:val="006259AD"/>
    <w:rsid w:val="0063159B"/>
    <w:rsid w:val="0063239D"/>
    <w:rsid w:val="00636479"/>
    <w:rsid w:val="006516F1"/>
    <w:rsid w:val="00667CBE"/>
    <w:rsid w:val="00677128"/>
    <w:rsid w:val="00685197"/>
    <w:rsid w:val="006869EF"/>
    <w:rsid w:val="006908B6"/>
    <w:rsid w:val="00692AFC"/>
    <w:rsid w:val="006A53C8"/>
    <w:rsid w:val="006A7EC7"/>
    <w:rsid w:val="006C2D99"/>
    <w:rsid w:val="006D0EFF"/>
    <w:rsid w:val="006D69B6"/>
    <w:rsid w:val="006E0A46"/>
    <w:rsid w:val="006E5BBB"/>
    <w:rsid w:val="006E68A2"/>
    <w:rsid w:val="006F6C4C"/>
    <w:rsid w:val="00701335"/>
    <w:rsid w:val="007026CB"/>
    <w:rsid w:val="00703228"/>
    <w:rsid w:val="00713F2E"/>
    <w:rsid w:val="00714640"/>
    <w:rsid w:val="00724131"/>
    <w:rsid w:val="00733908"/>
    <w:rsid w:val="007517DC"/>
    <w:rsid w:val="0075428E"/>
    <w:rsid w:val="00762137"/>
    <w:rsid w:val="007659EF"/>
    <w:rsid w:val="007671D3"/>
    <w:rsid w:val="00767808"/>
    <w:rsid w:val="00774204"/>
    <w:rsid w:val="007808E9"/>
    <w:rsid w:val="00782588"/>
    <w:rsid w:val="007845F7"/>
    <w:rsid w:val="00794EC1"/>
    <w:rsid w:val="007A3BB3"/>
    <w:rsid w:val="007A799B"/>
    <w:rsid w:val="007B01EA"/>
    <w:rsid w:val="007B06DA"/>
    <w:rsid w:val="007B3ED2"/>
    <w:rsid w:val="007C2548"/>
    <w:rsid w:val="007C351C"/>
    <w:rsid w:val="007D0669"/>
    <w:rsid w:val="007D1A82"/>
    <w:rsid w:val="007D2BAE"/>
    <w:rsid w:val="007D3D48"/>
    <w:rsid w:val="007F2356"/>
    <w:rsid w:val="007F360F"/>
    <w:rsid w:val="00803B96"/>
    <w:rsid w:val="00804AD6"/>
    <w:rsid w:val="008128B5"/>
    <w:rsid w:val="008177DE"/>
    <w:rsid w:val="00823B5E"/>
    <w:rsid w:val="00824F52"/>
    <w:rsid w:val="00826DFC"/>
    <w:rsid w:val="0084051E"/>
    <w:rsid w:val="008416AA"/>
    <w:rsid w:val="00843080"/>
    <w:rsid w:val="008431EB"/>
    <w:rsid w:val="0085391B"/>
    <w:rsid w:val="0086231B"/>
    <w:rsid w:val="008725AA"/>
    <w:rsid w:val="00875BF0"/>
    <w:rsid w:val="0088097D"/>
    <w:rsid w:val="008830E2"/>
    <w:rsid w:val="00885843"/>
    <w:rsid w:val="0089007B"/>
    <w:rsid w:val="00891AC1"/>
    <w:rsid w:val="00895021"/>
    <w:rsid w:val="008A29E3"/>
    <w:rsid w:val="008A3C72"/>
    <w:rsid w:val="008A7503"/>
    <w:rsid w:val="008B0540"/>
    <w:rsid w:val="008B272D"/>
    <w:rsid w:val="008B50DB"/>
    <w:rsid w:val="008B6737"/>
    <w:rsid w:val="008B7597"/>
    <w:rsid w:val="008C0E68"/>
    <w:rsid w:val="008D1534"/>
    <w:rsid w:val="008D5982"/>
    <w:rsid w:val="008E1AA9"/>
    <w:rsid w:val="008F0C27"/>
    <w:rsid w:val="008F4BF6"/>
    <w:rsid w:val="008F5B3C"/>
    <w:rsid w:val="008F66EB"/>
    <w:rsid w:val="009002AF"/>
    <w:rsid w:val="0090499A"/>
    <w:rsid w:val="00904D67"/>
    <w:rsid w:val="0090707F"/>
    <w:rsid w:val="0091212C"/>
    <w:rsid w:val="00912568"/>
    <w:rsid w:val="00917BA8"/>
    <w:rsid w:val="009224A2"/>
    <w:rsid w:val="00922DB2"/>
    <w:rsid w:val="009259AA"/>
    <w:rsid w:val="00941198"/>
    <w:rsid w:val="00945CA3"/>
    <w:rsid w:val="009668CD"/>
    <w:rsid w:val="00971CF6"/>
    <w:rsid w:val="00974DD4"/>
    <w:rsid w:val="00975F29"/>
    <w:rsid w:val="009847F1"/>
    <w:rsid w:val="00993885"/>
    <w:rsid w:val="009A57D5"/>
    <w:rsid w:val="009B1672"/>
    <w:rsid w:val="009B2757"/>
    <w:rsid w:val="009B2800"/>
    <w:rsid w:val="009B50C3"/>
    <w:rsid w:val="009B72B3"/>
    <w:rsid w:val="009C13AE"/>
    <w:rsid w:val="009D11F1"/>
    <w:rsid w:val="009D685A"/>
    <w:rsid w:val="009E5DC6"/>
    <w:rsid w:val="009E5EBA"/>
    <w:rsid w:val="009F4E46"/>
    <w:rsid w:val="009F5121"/>
    <w:rsid w:val="00A130C4"/>
    <w:rsid w:val="00A1652C"/>
    <w:rsid w:val="00A1693F"/>
    <w:rsid w:val="00A16BF0"/>
    <w:rsid w:val="00A21AB6"/>
    <w:rsid w:val="00A25618"/>
    <w:rsid w:val="00A302FF"/>
    <w:rsid w:val="00A35CF2"/>
    <w:rsid w:val="00A40735"/>
    <w:rsid w:val="00A5581E"/>
    <w:rsid w:val="00A57DD1"/>
    <w:rsid w:val="00A64444"/>
    <w:rsid w:val="00A70B7B"/>
    <w:rsid w:val="00A71B23"/>
    <w:rsid w:val="00A723B1"/>
    <w:rsid w:val="00A75B91"/>
    <w:rsid w:val="00A77249"/>
    <w:rsid w:val="00A80984"/>
    <w:rsid w:val="00A95139"/>
    <w:rsid w:val="00A97F97"/>
    <w:rsid w:val="00AA1189"/>
    <w:rsid w:val="00AA7F93"/>
    <w:rsid w:val="00AC1B0A"/>
    <w:rsid w:val="00AC1D57"/>
    <w:rsid w:val="00AC20DB"/>
    <w:rsid w:val="00AC6766"/>
    <w:rsid w:val="00AC7157"/>
    <w:rsid w:val="00AD0C88"/>
    <w:rsid w:val="00AE1905"/>
    <w:rsid w:val="00AF09AD"/>
    <w:rsid w:val="00AF38AA"/>
    <w:rsid w:val="00AF4E45"/>
    <w:rsid w:val="00AF5868"/>
    <w:rsid w:val="00AF6BB4"/>
    <w:rsid w:val="00B0056F"/>
    <w:rsid w:val="00B10DAD"/>
    <w:rsid w:val="00B11589"/>
    <w:rsid w:val="00B22866"/>
    <w:rsid w:val="00B24F45"/>
    <w:rsid w:val="00B267AB"/>
    <w:rsid w:val="00B30A98"/>
    <w:rsid w:val="00B412BD"/>
    <w:rsid w:val="00B41616"/>
    <w:rsid w:val="00B45991"/>
    <w:rsid w:val="00B554C3"/>
    <w:rsid w:val="00B56818"/>
    <w:rsid w:val="00B70297"/>
    <w:rsid w:val="00B740F8"/>
    <w:rsid w:val="00B75E78"/>
    <w:rsid w:val="00B7746C"/>
    <w:rsid w:val="00B804E7"/>
    <w:rsid w:val="00B82906"/>
    <w:rsid w:val="00B91986"/>
    <w:rsid w:val="00BB427B"/>
    <w:rsid w:val="00BD3DF2"/>
    <w:rsid w:val="00BD79E9"/>
    <w:rsid w:val="00BE6FB3"/>
    <w:rsid w:val="00BF1416"/>
    <w:rsid w:val="00BF4523"/>
    <w:rsid w:val="00C01D1F"/>
    <w:rsid w:val="00C10F94"/>
    <w:rsid w:val="00C1354B"/>
    <w:rsid w:val="00C33EED"/>
    <w:rsid w:val="00C34C66"/>
    <w:rsid w:val="00C44849"/>
    <w:rsid w:val="00C46E93"/>
    <w:rsid w:val="00C47A76"/>
    <w:rsid w:val="00C52AC7"/>
    <w:rsid w:val="00C71FDE"/>
    <w:rsid w:val="00C819B8"/>
    <w:rsid w:val="00C82721"/>
    <w:rsid w:val="00C85790"/>
    <w:rsid w:val="00CA158F"/>
    <w:rsid w:val="00CB49B3"/>
    <w:rsid w:val="00CB641D"/>
    <w:rsid w:val="00CC7FEE"/>
    <w:rsid w:val="00CD67BF"/>
    <w:rsid w:val="00CE7145"/>
    <w:rsid w:val="00CF1990"/>
    <w:rsid w:val="00CF561D"/>
    <w:rsid w:val="00D04F67"/>
    <w:rsid w:val="00D1016E"/>
    <w:rsid w:val="00D11659"/>
    <w:rsid w:val="00D1645C"/>
    <w:rsid w:val="00D2156E"/>
    <w:rsid w:val="00D3052C"/>
    <w:rsid w:val="00D34FF4"/>
    <w:rsid w:val="00D3506E"/>
    <w:rsid w:val="00D429C2"/>
    <w:rsid w:val="00D43CFB"/>
    <w:rsid w:val="00D54C6C"/>
    <w:rsid w:val="00D5562B"/>
    <w:rsid w:val="00D61325"/>
    <w:rsid w:val="00D61BAE"/>
    <w:rsid w:val="00D640EE"/>
    <w:rsid w:val="00D64D33"/>
    <w:rsid w:val="00D654B4"/>
    <w:rsid w:val="00D932FB"/>
    <w:rsid w:val="00DB37B9"/>
    <w:rsid w:val="00DC467A"/>
    <w:rsid w:val="00DC47F7"/>
    <w:rsid w:val="00DC7CC5"/>
    <w:rsid w:val="00DF2D10"/>
    <w:rsid w:val="00DF3B8D"/>
    <w:rsid w:val="00DF6ECE"/>
    <w:rsid w:val="00E0024D"/>
    <w:rsid w:val="00E005AA"/>
    <w:rsid w:val="00E03C70"/>
    <w:rsid w:val="00E0621E"/>
    <w:rsid w:val="00E11C90"/>
    <w:rsid w:val="00E12658"/>
    <w:rsid w:val="00E163FF"/>
    <w:rsid w:val="00E23FDC"/>
    <w:rsid w:val="00E4094A"/>
    <w:rsid w:val="00E45CA7"/>
    <w:rsid w:val="00E4625D"/>
    <w:rsid w:val="00E52BB0"/>
    <w:rsid w:val="00E60195"/>
    <w:rsid w:val="00E70EC1"/>
    <w:rsid w:val="00E76E66"/>
    <w:rsid w:val="00E805E1"/>
    <w:rsid w:val="00E80854"/>
    <w:rsid w:val="00E83F98"/>
    <w:rsid w:val="00E842F8"/>
    <w:rsid w:val="00E971AD"/>
    <w:rsid w:val="00EA08ED"/>
    <w:rsid w:val="00EB7B71"/>
    <w:rsid w:val="00ED02FB"/>
    <w:rsid w:val="00ED50B9"/>
    <w:rsid w:val="00ED50E9"/>
    <w:rsid w:val="00EE0468"/>
    <w:rsid w:val="00EE3138"/>
    <w:rsid w:val="00EE3955"/>
    <w:rsid w:val="00EE5349"/>
    <w:rsid w:val="00EF5BA1"/>
    <w:rsid w:val="00EF6880"/>
    <w:rsid w:val="00EF78C1"/>
    <w:rsid w:val="00F02EE6"/>
    <w:rsid w:val="00F0567C"/>
    <w:rsid w:val="00F05724"/>
    <w:rsid w:val="00F125F1"/>
    <w:rsid w:val="00F1285B"/>
    <w:rsid w:val="00F17C43"/>
    <w:rsid w:val="00F20255"/>
    <w:rsid w:val="00F22224"/>
    <w:rsid w:val="00F22BB1"/>
    <w:rsid w:val="00F40194"/>
    <w:rsid w:val="00F46F0A"/>
    <w:rsid w:val="00F501F9"/>
    <w:rsid w:val="00F570EC"/>
    <w:rsid w:val="00F91596"/>
    <w:rsid w:val="00FB6688"/>
    <w:rsid w:val="00FB7207"/>
    <w:rsid w:val="00FC4932"/>
    <w:rsid w:val="00FD2871"/>
    <w:rsid w:val="00FD31F5"/>
    <w:rsid w:val="00FD4226"/>
    <w:rsid w:val="00FE65B4"/>
    <w:rsid w:val="00FE73DC"/>
    <w:rsid w:val="00FF0D95"/>
    <w:rsid w:val="00FF1E90"/>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oNotEmbedSmartTags/>
  <w:decimalSymbol w:val="."/>
  <w:listSeparator w:val=","/>
  <w14:docId w14:val="6BA00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6F0A"/>
    <w:pPr>
      <w:spacing w:before="120"/>
    </w:pPr>
  </w:style>
  <w:style w:type="paragraph" w:styleId="Heading1">
    <w:name w:val="heading 1"/>
    <w:basedOn w:val="Normal"/>
    <w:next w:val="Normal"/>
    <w:link w:val="Heading1Char"/>
    <w:uiPriority w:val="9"/>
    <w:qFormat/>
    <w:rsid w:val="00F46F0A"/>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F46F0A"/>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qFormat/>
    <w:rsid w:val="00F46F0A"/>
    <w:pPr>
      <w:keepNext/>
      <w:spacing w:before="240" w:after="60"/>
      <w:outlineLvl w:val="2"/>
    </w:pPr>
    <w:rPr>
      <w:rFonts w:ascii="Arial" w:hAnsi="Arial"/>
      <w:b/>
      <w:sz w:val="26"/>
      <w:szCs w:val="26"/>
    </w:rPr>
  </w:style>
  <w:style w:type="paragraph" w:styleId="Heading4">
    <w:name w:val="heading 4"/>
    <w:basedOn w:val="Normal"/>
    <w:next w:val="Normal"/>
    <w:link w:val="Heading4Char"/>
    <w:uiPriority w:val="9"/>
    <w:unhideWhenUsed/>
    <w:qFormat/>
    <w:rsid w:val="00F46F0A"/>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rsid w:val="00F46F0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46F0A"/>
  </w:style>
  <w:style w:type="paragraph" w:styleId="Header">
    <w:name w:val="header"/>
    <w:basedOn w:val="Normal"/>
    <w:rsid w:val="00F46F0A"/>
    <w:pPr>
      <w:tabs>
        <w:tab w:val="center" w:pos="4320"/>
        <w:tab w:val="right" w:pos="8640"/>
      </w:tabs>
    </w:pPr>
  </w:style>
  <w:style w:type="paragraph" w:styleId="Caption">
    <w:name w:val="caption"/>
    <w:basedOn w:val="Normal"/>
    <w:next w:val="Normal"/>
    <w:qFormat/>
    <w:rsid w:val="00F46F0A"/>
    <w:rPr>
      <w:rFonts w:ascii="Arial" w:hAnsi="Arial"/>
      <w:sz w:val="20"/>
    </w:rPr>
  </w:style>
  <w:style w:type="paragraph" w:styleId="TOC1">
    <w:name w:val="toc 1"/>
    <w:basedOn w:val="Normal"/>
    <w:next w:val="Normal"/>
    <w:rsid w:val="00F46F0A"/>
    <w:pPr>
      <w:spacing w:before="80"/>
    </w:pPr>
    <w:rPr>
      <w:rFonts w:ascii="Times New Roman Bold" w:hAnsi="Times New Roman Bold"/>
      <w:b/>
      <w:smallCaps/>
      <w:szCs w:val="20"/>
    </w:rPr>
  </w:style>
  <w:style w:type="paragraph" w:styleId="TOC2">
    <w:name w:val="toc 2"/>
    <w:basedOn w:val="Normal"/>
    <w:next w:val="Normal"/>
    <w:rsid w:val="00F46F0A"/>
    <w:pPr>
      <w:spacing w:before="40"/>
      <w:ind w:left="245"/>
    </w:pPr>
    <w:rPr>
      <w:sz w:val="20"/>
      <w:szCs w:val="20"/>
    </w:rPr>
  </w:style>
  <w:style w:type="paragraph" w:customStyle="1" w:styleId="Arial10">
    <w:name w:val="Arial 10"/>
    <w:basedOn w:val="Normal"/>
    <w:rsid w:val="00F46F0A"/>
    <w:pPr>
      <w:spacing w:before="80"/>
    </w:pPr>
    <w:rPr>
      <w:rFonts w:ascii="Arial" w:hAnsi="Arial"/>
      <w:sz w:val="20"/>
    </w:rPr>
  </w:style>
  <w:style w:type="paragraph" w:styleId="Footer">
    <w:name w:val="footer"/>
    <w:basedOn w:val="Normal"/>
    <w:semiHidden/>
    <w:rsid w:val="00F46F0A"/>
    <w:pPr>
      <w:tabs>
        <w:tab w:val="center" w:pos="4320"/>
        <w:tab w:val="right" w:pos="8640"/>
      </w:tabs>
    </w:pPr>
  </w:style>
  <w:style w:type="paragraph" w:styleId="TOC3">
    <w:name w:val="toc 3"/>
    <w:basedOn w:val="Normal"/>
    <w:next w:val="Normal"/>
    <w:semiHidden/>
    <w:rsid w:val="00F46F0A"/>
    <w:pPr>
      <w:spacing w:before="0"/>
      <w:ind w:left="475"/>
    </w:pPr>
    <w:rPr>
      <w:rFonts w:ascii="Times New Roman Italic" w:hAnsi="Times New Roman Italic"/>
      <w:i/>
      <w:sz w:val="20"/>
      <w:szCs w:val="20"/>
    </w:rPr>
  </w:style>
  <w:style w:type="paragraph" w:styleId="TOC4">
    <w:name w:val="toc 4"/>
    <w:basedOn w:val="Normal"/>
    <w:next w:val="Normal"/>
    <w:semiHidden/>
    <w:rsid w:val="00F46F0A"/>
    <w:pPr>
      <w:spacing w:before="0"/>
      <w:ind w:left="720"/>
    </w:pPr>
    <w:rPr>
      <w:sz w:val="18"/>
      <w:szCs w:val="18"/>
    </w:rPr>
  </w:style>
  <w:style w:type="paragraph" w:customStyle="1" w:styleId="TOCDefault">
    <w:name w:val="TOC Default"/>
    <w:basedOn w:val="Normal"/>
    <w:rsid w:val="00F46F0A"/>
    <w:pPr>
      <w:spacing w:before="80"/>
    </w:pPr>
    <w:rPr>
      <w:rFonts w:ascii="Arial" w:hAnsi="Arial"/>
      <w:sz w:val="20"/>
    </w:rPr>
  </w:style>
  <w:style w:type="character" w:customStyle="1" w:styleId="Heading1Char">
    <w:name w:val="Heading 1 Char"/>
    <w:basedOn w:val="DefaultParagraphFont"/>
    <w:link w:val="Heading1"/>
    <w:uiPriority w:val="9"/>
    <w:rsid w:val="00F46F0A"/>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F46F0A"/>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F46F0A"/>
    <w:rPr>
      <w:rFonts w:asciiTheme="majorHAnsi" w:eastAsiaTheme="majorEastAsia" w:hAnsiTheme="majorHAnsi" w:cstheme="majorBidi"/>
      <w:b/>
      <w:bCs/>
      <w:i/>
      <w:iCs/>
      <w:color w:val="4F81BD" w:themeColor="accent1"/>
    </w:rPr>
  </w:style>
  <w:style w:type="paragraph" w:customStyle="1" w:styleId="Normal10pt">
    <w:name w:val="Normal 10pt"/>
    <w:basedOn w:val="Normal"/>
    <w:rsid w:val="00F46F0A"/>
    <w:pPr>
      <w:framePr w:hSpace="187" w:vSpace="187" w:wrap="around" w:vAnchor="text" w:hAnchor="text" w:y="1"/>
      <w:tabs>
        <w:tab w:val="left" w:pos="540"/>
      </w:tabs>
      <w:spacing w:before="80"/>
      <w:outlineLvl w:val="0"/>
    </w:pPr>
    <w:rPr>
      <w:rFonts w:eastAsia="Times New Roman" w:cs="Times New Roman"/>
      <w:kern w:val="16"/>
      <w:sz w:val="20"/>
      <w:lang w:eastAsia="en-US"/>
    </w:rPr>
  </w:style>
  <w:style w:type="character" w:styleId="Emphasis">
    <w:name w:val="Emphasis"/>
    <w:basedOn w:val="DefaultParagraphFont"/>
    <w:uiPriority w:val="20"/>
    <w:qFormat/>
    <w:rsid w:val="00F46F0A"/>
    <w:rPr>
      <w:i/>
      <w:iCs/>
    </w:rPr>
  </w:style>
  <w:style w:type="paragraph" w:styleId="BalloonText">
    <w:name w:val="Balloon Text"/>
    <w:basedOn w:val="Normal"/>
    <w:link w:val="BalloonTextChar"/>
    <w:uiPriority w:val="99"/>
    <w:semiHidden/>
    <w:unhideWhenUsed/>
    <w:rsid w:val="00F46F0A"/>
    <w:pPr>
      <w:spacing w:before="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46F0A"/>
    <w:rPr>
      <w:rFonts w:ascii="Lucida Grande" w:hAnsi="Lucida Grande" w:cs="Lucida Grande"/>
      <w:sz w:val="18"/>
      <w:szCs w:val="18"/>
    </w:rPr>
  </w:style>
  <w:style w:type="character" w:styleId="Hyperlink">
    <w:name w:val="Hyperlink"/>
    <w:basedOn w:val="DefaultParagraphFont"/>
    <w:uiPriority w:val="99"/>
    <w:unhideWhenUsed/>
    <w:rsid w:val="00F46F0A"/>
    <w:rPr>
      <w:color w:val="0000FF" w:themeColor="hyperlink"/>
      <w:u w:val="single"/>
    </w:rPr>
  </w:style>
  <w:style w:type="character" w:styleId="FollowedHyperlink">
    <w:name w:val="FollowedHyperlink"/>
    <w:basedOn w:val="DefaultParagraphFont"/>
    <w:uiPriority w:val="99"/>
    <w:semiHidden/>
    <w:unhideWhenUsed/>
    <w:rsid w:val="00F46F0A"/>
    <w:rPr>
      <w:color w:val="800080" w:themeColor="followedHyperlink"/>
      <w:u w:val="single"/>
    </w:rPr>
  </w:style>
  <w:style w:type="paragraph" w:customStyle="1" w:styleId="Cambria9">
    <w:name w:val="Cambria 9"/>
    <w:basedOn w:val="Normal"/>
    <w:qFormat/>
    <w:rsid w:val="00F46F0A"/>
    <w:rPr>
      <w:rFonts w:cs="Arial"/>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6F0A"/>
    <w:pPr>
      <w:spacing w:before="120"/>
    </w:pPr>
  </w:style>
  <w:style w:type="paragraph" w:styleId="Heading1">
    <w:name w:val="heading 1"/>
    <w:basedOn w:val="Normal"/>
    <w:next w:val="Normal"/>
    <w:link w:val="Heading1Char"/>
    <w:uiPriority w:val="9"/>
    <w:qFormat/>
    <w:rsid w:val="00F46F0A"/>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F46F0A"/>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qFormat/>
    <w:rsid w:val="00F46F0A"/>
    <w:pPr>
      <w:keepNext/>
      <w:spacing w:before="240" w:after="60"/>
      <w:outlineLvl w:val="2"/>
    </w:pPr>
    <w:rPr>
      <w:rFonts w:ascii="Arial" w:hAnsi="Arial"/>
      <w:b/>
      <w:sz w:val="26"/>
      <w:szCs w:val="26"/>
    </w:rPr>
  </w:style>
  <w:style w:type="paragraph" w:styleId="Heading4">
    <w:name w:val="heading 4"/>
    <w:basedOn w:val="Normal"/>
    <w:next w:val="Normal"/>
    <w:link w:val="Heading4Char"/>
    <w:uiPriority w:val="9"/>
    <w:unhideWhenUsed/>
    <w:qFormat/>
    <w:rsid w:val="00F46F0A"/>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rsid w:val="00F46F0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46F0A"/>
  </w:style>
  <w:style w:type="paragraph" w:styleId="Header">
    <w:name w:val="header"/>
    <w:basedOn w:val="Normal"/>
    <w:rsid w:val="00F46F0A"/>
    <w:pPr>
      <w:tabs>
        <w:tab w:val="center" w:pos="4320"/>
        <w:tab w:val="right" w:pos="8640"/>
      </w:tabs>
    </w:pPr>
  </w:style>
  <w:style w:type="paragraph" w:styleId="Caption">
    <w:name w:val="caption"/>
    <w:basedOn w:val="Normal"/>
    <w:next w:val="Normal"/>
    <w:qFormat/>
    <w:rsid w:val="00F46F0A"/>
    <w:rPr>
      <w:rFonts w:ascii="Arial" w:hAnsi="Arial"/>
      <w:sz w:val="20"/>
    </w:rPr>
  </w:style>
  <w:style w:type="paragraph" w:styleId="TOC1">
    <w:name w:val="toc 1"/>
    <w:basedOn w:val="Normal"/>
    <w:next w:val="Normal"/>
    <w:rsid w:val="00F46F0A"/>
    <w:pPr>
      <w:spacing w:before="80"/>
    </w:pPr>
    <w:rPr>
      <w:rFonts w:ascii="Times New Roman Bold" w:hAnsi="Times New Roman Bold"/>
      <w:b/>
      <w:smallCaps/>
      <w:szCs w:val="20"/>
    </w:rPr>
  </w:style>
  <w:style w:type="paragraph" w:styleId="TOC2">
    <w:name w:val="toc 2"/>
    <w:basedOn w:val="Normal"/>
    <w:next w:val="Normal"/>
    <w:rsid w:val="00F46F0A"/>
    <w:pPr>
      <w:spacing w:before="40"/>
      <w:ind w:left="245"/>
    </w:pPr>
    <w:rPr>
      <w:sz w:val="20"/>
      <w:szCs w:val="20"/>
    </w:rPr>
  </w:style>
  <w:style w:type="paragraph" w:customStyle="1" w:styleId="Arial10">
    <w:name w:val="Arial 10"/>
    <w:basedOn w:val="Normal"/>
    <w:rsid w:val="00F46F0A"/>
    <w:pPr>
      <w:spacing w:before="80"/>
    </w:pPr>
    <w:rPr>
      <w:rFonts w:ascii="Arial" w:hAnsi="Arial"/>
      <w:sz w:val="20"/>
    </w:rPr>
  </w:style>
  <w:style w:type="paragraph" w:styleId="Footer">
    <w:name w:val="footer"/>
    <w:basedOn w:val="Normal"/>
    <w:semiHidden/>
    <w:rsid w:val="00F46F0A"/>
    <w:pPr>
      <w:tabs>
        <w:tab w:val="center" w:pos="4320"/>
        <w:tab w:val="right" w:pos="8640"/>
      </w:tabs>
    </w:pPr>
  </w:style>
  <w:style w:type="paragraph" w:styleId="TOC3">
    <w:name w:val="toc 3"/>
    <w:basedOn w:val="Normal"/>
    <w:next w:val="Normal"/>
    <w:semiHidden/>
    <w:rsid w:val="00F46F0A"/>
    <w:pPr>
      <w:spacing w:before="0"/>
      <w:ind w:left="475"/>
    </w:pPr>
    <w:rPr>
      <w:rFonts w:ascii="Times New Roman Italic" w:hAnsi="Times New Roman Italic"/>
      <w:i/>
      <w:sz w:val="20"/>
      <w:szCs w:val="20"/>
    </w:rPr>
  </w:style>
  <w:style w:type="paragraph" w:styleId="TOC4">
    <w:name w:val="toc 4"/>
    <w:basedOn w:val="Normal"/>
    <w:next w:val="Normal"/>
    <w:semiHidden/>
    <w:rsid w:val="00F46F0A"/>
    <w:pPr>
      <w:spacing w:before="0"/>
      <w:ind w:left="720"/>
    </w:pPr>
    <w:rPr>
      <w:sz w:val="18"/>
      <w:szCs w:val="18"/>
    </w:rPr>
  </w:style>
  <w:style w:type="paragraph" w:customStyle="1" w:styleId="TOCDefault">
    <w:name w:val="TOC Default"/>
    <w:basedOn w:val="Normal"/>
    <w:rsid w:val="00F46F0A"/>
    <w:pPr>
      <w:spacing w:before="80"/>
    </w:pPr>
    <w:rPr>
      <w:rFonts w:ascii="Arial" w:hAnsi="Arial"/>
      <w:sz w:val="20"/>
    </w:rPr>
  </w:style>
  <w:style w:type="character" w:customStyle="1" w:styleId="Heading1Char">
    <w:name w:val="Heading 1 Char"/>
    <w:basedOn w:val="DefaultParagraphFont"/>
    <w:link w:val="Heading1"/>
    <w:uiPriority w:val="9"/>
    <w:rsid w:val="00F46F0A"/>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F46F0A"/>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F46F0A"/>
    <w:rPr>
      <w:rFonts w:asciiTheme="majorHAnsi" w:eastAsiaTheme="majorEastAsia" w:hAnsiTheme="majorHAnsi" w:cstheme="majorBidi"/>
      <w:b/>
      <w:bCs/>
      <w:i/>
      <w:iCs/>
      <w:color w:val="4F81BD" w:themeColor="accent1"/>
    </w:rPr>
  </w:style>
  <w:style w:type="paragraph" w:customStyle="1" w:styleId="Normal10pt">
    <w:name w:val="Normal 10pt"/>
    <w:basedOn w:val="Normal"/>
    <w:rsid w:val="00F46F0A"/>
    <w:pPr>
      <w:framePr w:hSpace="187" w:vSpace="187" w:wrap="around" w:vAnchor="text" w:hAnchor="text" w:y="1"/>
      <w:tabs>
        <w:tab w:val="left" w:pos="540"/>
      </w:tabs>
      <w:spacing w:before="80"/>
      <w:outlineLvl w:val="0"/>
    </w:pPr>
    <w:rPr>
      <w:rFonts w:eastAsia="Times New Roman" w:cs="Times New Roman"/>
      <w:kern w:val="16"/>
      <w:sz w:val="20"/>
      <w:lang w:eastAsia="en-US"/>
    </w:rPr>
  </w:style>
  <w:style w:type="character" w:styleId="Emphasis">
    <w:name w:val="Emphasis"/>
    <w:basedOn w:val="DefaultParagraphFont"/>
    <w:uiPriority w:val="20"/>
    <w:qFormat/>
    <w:rsid w:val="00F46F0A"/>
    <w:rPr>
      <w:i/>
      <w:iCs/>
    </w:rPr>
  </w:style>
  <w:style w:type="paragraph" w:styleId="BalloonText">
    <w:name w:val="Balloon Text"/>
    <w:basedOn w:val="Normal"/>
    <w:link w:val="BalloonTextChar"/>
    <w:uiPriority w:val="99"/>
    <w:semiHidden/>
    <w:unhideWhenUsed/>
    <w:rsid w:val="00F46F0A"/>
    <w:pPr>
      <w:spacing w:before="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46F0A"/>
    <w:rPr>
      <w:rFonts w:ascii="Lucida Grande" w:hAnsi="Lucida Grande" w:cs="Lucida Grande"/>
      <w:sz w:val="18"/>
      <w:szCs w:val="18"/>
    </w:rPr>
  </w:style>
  <w:style w:type="character" w:styleId="Hyperlink">
    <w:name w:val="Hyperlink"/>
    <w:basedOn w:val="DefaultParagraphFont"/>
    <w:uiPriority w:val="99"/>
    <w:unhideWhenUsed/>
    <w:rsid w:val="00F46F0A"/>
    <w:rPr>
      <w:color w:val="0000FF" w:themeColor="hyperlink"/>
      <w:u w:val="single"/>
    </w:rPr>
  </w:style>
  <w:style w:type="character" w:styleId="FollowedHyperlink">
    <w:name w:val="FollowedHyperlink"/>
    <w:basedOn w:val="DefaultParagraphFont"/>
    <w:uiPriority w:val="99"/>
    <w:semiHidden/>
    <w:unhideWhenUsed/>
    <w:rsid w:val="00F46F0A"/>
    <w:rPr>
      <w:color w:val="800080" w:themeColor="followedHyperlink"/>
      <w:u w:val="single"/>
    </w:rPr>
  </w:style>
  <w:style w:type="paragraph" w:customStyle="1" w:styleId="Cambria9">
    <w:name w:val="Cambria 9"/>
    <w:basedOn w:val="Normal"/>
    <w:qFormat/>
    <w:rsid w:val="00F46F0A"/>
    <w:rPr>
      <w:rFonts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2.xml"/><Relationship Id="rId12" Type="http://schemas.openxmlformats.org/officeDocument/2006/relationships/footer" Target="footer2.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gbehr:Library:Application%20Support:Microsoft:Office:User%20Templates:My%20Templates:FF%20Safety%20Card%20Let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950225-5489-5040-B461-8379B9B9C6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FF Safety Card Letter.dotx</Template>
  <TotalTime>1</TotalTime>
  <Pages>3</Pages>
  <Words>741</Words>
  <Characters>4230</Characters>
  <Application>Microsoft Macintosh Word</Application>
  <DocSecurity>0</DocSecurity>
  <Lines>35</Lines>
  <Paragraphs>9</Paragraphs>
  <ScaleCrop>false</ScaleCrop>
  <Company>Expressive Images</Company>
  <LinksUpToDate>false</LinksUpToDate>
  <CharactersWithSpaces>4962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Gary L. Behr</dc:creator>
  <cp:keywords/>
  <dc:description/>
  <cp:lastModifiedBy>Gary L. Behr</cp:lastModifiedBy>
  <cp:revision>2</cp:revision>
  <cp:lastPrinted>2015-02-09T15:18:00Z</cp:lastPrinted>
  <dcterms:created xsi:type="dcterms:W3CDTF">2015-02-09T15:45:00Z</dcterms:created>
  <dcterms:modified xsi:type="dcterms:W3CDTF">2015-02-09T15:45:00Z</dcterms:modified>
</cp:coreProperties>
</file>